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Roboto Condensed Light" w:eastAsiaTheme="minorEastAsia" w:hAnsi="Roboto Condensed Light" w:cs="Times New Roman (Body CS)"/>
          <w:sz w:val="40"/>
          <w:szCs w:val="22"/>
        </w:rPr>
        <w:id w:val="1164277170"/>
        <w:docPartObj>
          <w:docPartGallery w:val="Cover Pages"/>
          <w:docPartUnique/>
        </w:docPartObj>
      </w:sdtPr>
      <w:sdtEndPr>
        <w:rPr>
          <w:lang w:val="en-US"/>
        </w:rPr>
      </w:sdtEndPr>
      <w:sdtContent>
        <w:p w:rsidR="001A1A22" w:rsidRDefault="001A1A22" w:rsidP="003A7097">
          <w:pPr>
            <w:jc w:val="center"/>
          </w:pPr>
        </w:p>
        <w:p w:rsidR="00EB6BC7" w:rsidRDefault="00EB6BC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3A7097" w:rsidP="003A7097">
          <w:pPr>
            <w:jc w:val="center"/>
            <w:rPr>
              <w:lang w:val="en-US"/>
            </w:rPr>
          </w:pPr>
        </w:p>
        <w:p w:rsidR="003A7097" w:rsidRDefault="00D07448" w:rsidP="003A7097">
          <w:pPr>
            <w:pStyle w:val="Tytu"/>
          </w:pPr>
          <w:proofErr w:type="spellStart"/>
          <w:r>
            <w:t>Enea</w:t>
          </w:r>
          <w:proofErr w:type="spellEnd"/>
          <w:r>
            <w:t xml:space="preserve"> Hydro</w:t>
          </w:r>
        </w:p>
        <w:p w:rsidR="00EB6BC7" w:rsidRDefault="00D07448" w:rsidP="003A7097">
          <w:pPr>
            <w:pStyle w:val="Podtytu"/>
            <w:rPr>
              <w:lang w:val="en-US"/>
            </w:rPr>
          </w:pPr>
          <w:r>
            <w:rPr>
              <w:lang w:val="en-US"/>
            </w:rPr>
            <w:t xml:space="preserve">OneView 3.0 </w:t>
          </w:r>
          <w:r w:rsidR="000A59C1">
            <w:rPr>
              <w:lang w:val="en-US"/>
            </w:rPr>
            <w:t>- Audit</w:t>
          </w:r>
        </w:p>
      </w:sdtContent>
    </w:sdt>
    <w:p w:rsidR="00E10E20" w:rsidRDefault="003A7097" w:rsidP="003A7097">
      <w:pPr>
        <w:rPr>
          <w:lang w:val="da-DK"/>
        </w:rPr>
      </w:pPr>
      <w:r>
        <w:rPr>
          <w:lang w:val="da-DK"/>
        </w:rPr>
        <w:br w:type="page"/>
      </w:r>
    </w:p>
    <w:p w:rsidR="00E453BA" w:rsidRDefault="00D34582" w:rsidP="000D486A">
      <w:pPr>
        <w:pStyle w:val="Nagwek1"/>
      </w:pPr>
      <w:bookmarkStart w:id="0" w:name="_GoBack"/>
      <w:bookmarkEnd w:id="0"/>
      <w:r>
        <w:lastRenderedPageBreak/>
        <w:t xml:space="preserve">EW </w:t>
      </w:r>
      <w:proofErr w:type="spellStart"/>
      <w:r>
        <w:t>Smukala</w:t>
      </w:r>
      <w:proofErr w:type="spellEnd"/>
    </w:p>
    <w:p w:rsidR="00D34582" w:rsidRDefault="00AD6C2B" w:rsidP="000D486A">
      <w:pPr>
        <w:pStyle w:val="Nagwek2"/>
      </w:pPr>
      <w:r w:rsidRPr="00FE49C2">
        <w:t>Pages: SLD</w:t>
      </w:r>
    </w:p>
    <w:p w:rsidR="00016B89" w:rsidRDefault="00C111C2" w:rsidP="00D34582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1AD0BD03" wp14:editId="5C392285">
            <wp:extent cx="9228477" cy="519112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49576" cy="5202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1C2" w:rsidRDefault="00C111C2" w:rsidP="00D34582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717"/>
        <w:gridCol w:w="2558"/>
        <w:gridCol w:w="2549"/>
        <w:gridCol w:w="2541"/>
        <w:gridCol w:w="2494"/>
        <w:gridCol w:w="2531"/>
      </w:tblGrid>
      <w:tr w:rsidR="003E4551" w:rsidRPr="008D76E9" w:rsidTr="003E45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717" w:type="dxa"/>
          </w:tcPr>
          <w:p w:rsidR="003E4551" w:rsidRPr="008D76E9" w:rsidRDefault="003E4551" w:rsidP="00D34582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558" w:type="dxa"/>
          </w:tcPr>
          <w:p w:rsidR="003E4551" w:rsidRPr="008D76E9" w:rsidRDefault="003E4551" w:rsidP="00D34582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549" w:type="dxa"/>
          </w:tcPr>
          <w:p w:rsidR="003E4551" w:rsidRPr="008D76E9" w:rsidRDefault="003E4551" w:rsidP="00D34582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541" w:type="dxa"/>
          </w:tcPr>
          <w:p w:rsidR="003E4551" w:rsidRPr="008D76E9" w:rsidRDefault="003E4551" w:rsidP="00D34582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494" w:type="dxa"/>
          </w:tcPr>
          <w:p w:rsidR="003E4551" w:rsidRPr="008D76E9" w:rsidRDefault="003E4551" w:rsidP="00D34582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531" w:type="dxa"/>
          </w:tcPr>
          <w:p w:rsidR="003E4551" w:rsidRPr="008D76E9" w:rsidRDefault="003E4551" w:rsidP="00D34582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Invisible 1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</w:p>
        </w:tc>
        <w:tc>
          <w:tcPr>
            <w:tcW w:w="2549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Invisible 2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Bus Coupler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Invisible 3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Wodociagi</w:t>
            </w:r>
            <w:proofErr w:type="spellEnd"/>
          </w:p>
        </w:tc>
        <w:tc>
          <w:tcPr>
            <w:tcW w:w="2549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Invisible 4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TPW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Invisible 5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HZ 2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Invisible 6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HZ 2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Q1.1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1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Q1.1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Q1.2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1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Q1.2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Q1.5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1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Q1.5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Q1.6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1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Q1.6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3E4551" w:rsidRPr="008D76E9" w:rsidTr="003E4551">
        <w:tc>
          <w:tcPr>
            <w:tcW w:w="2717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Q1.7</w:t>
            </w:r>
          </w:p>
        </w:tc>
        <w:tc>
          <w:tcPr>
            <w:tcW w:w="2558" w:type="dxa"/>
          </w:tcPr>
          <w:p w:rsidR="003E4551" w:rsidRPr="008D76E9" w:rsidRDefault="003E4551" w:rsidP="003E4551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9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1" w:type="dxa"/>
          </w:tcPr>
          <w:p w:rsidR="003E4551" w:rsidRPr="008D76E9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Q1.7</w:t>
            </w:r>
          </w:p>
        </w:tc>
        <w:tc>
          <w:tcPr>
            <w:tcW w:w="2494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531" w:type="dxa"/>
          </w:tcPr>
          <w:p w:rsidR="003E4551" w:rsidRPr="008D76E9" w:rsidRDefault="003E4551" w:rsidP="003E4551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</w:tbl>
    <w:p w:rsidR="00C111C2" w:rsidRDefault="00C111C2" w:rsidP="00D34582">
      <w:pPr>
        <w:rPr>
          <w:lang w:val="en-US" w:eastAsia="en-GB"/>
        </w:rPr>
      </w:pPr>
    </w:p>
    <w:p w:rsidR="000D486A" w:rsidRPr="000D486A" w:rsidRDefault="00140980" w:rsidP="000D486A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AD6C2B" w:rsidRDefault="00AD6C2B" w:rsidP="000D486A">
      <w:pPr>
        <w:pStyle w:val="Nagwek2"/>
      </w:pPr>
      <w:r w:rsidRPr="00FE49C2">
        <w:lastRenderedPageBreak/>
        <w:t xml:space="preserve">Pages: </w:t>
      </w:r>
      <w:proofErr w:type="spellStart"/>
      <w:r w:rsidRPr="00FE49C2">
        <w:t>Tryszczyn</w:t>
      </w:r>
      <w:proofErr w:type="spellEnd"/>
    </w:p>
    <w:p w:rsidR="00E20C43" w:rsidRDefault="00E20C43" w:rsidP="00D34582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1A70957E" wp14:editId="43D304BB">
            <wp:extent cx="10058192" cy="5657850"/>
            <wp:effectExtent l="0" t="0" r="63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078152" cy="5669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6E9" w:rsidRDefault="008D76E9" w:rsidP="00D34582">
      <w:pPr>
        <w:rPr>
          <w:lang w:val="en-US" w:eastAsia="en-GB"/>
        </w:rPr>
      </w:pPr>
    </w:p>
    <w:p w:rsidR="00E20C43" w:rsidRDefault="00E20C43" w:rsidP="00D34582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720"/>
        <w:gridCol w:w="2533"/>
        <w:gridCol w:w="2570"/>
        <w:gridCol w:w="2542"/>
        <w:gridCol w:w="2494"/>
        <w:gridCol w:w="2020"/>
      </w:tblGrid>
      <w:tr w:rsidR="003E4551" w:rsidRPr="00F836AA" w:rsidTr="003E45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72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533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57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542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494" w:type="dxa"/>
          </w:tcPr>
          <w:p w:rsidR="003E4551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02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533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570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2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20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Q1.1</w:t>
            </w:r>
          </w:p>
        </w:tc>
        <w:tc>
          <w:tcPr>
            <w:tcW w:w="2533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2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Q1.1</w:t>
            </w:r>
          </w:p>
        </w:tc>
        <w:tc>
          <w:tcPr>
            <w:tcW w:w="2494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Pr="00F836AA" w:rsidRDefault="003E4551" w:rsidP="00292DC2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U13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MMXU.PhV1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U12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</w:rPr>
              <w:t>MMXU.PhV2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U23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MMXU.PhV3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MMXU.A1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MMXU.A2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MMXU.A3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MMXU.W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MMXU.Var</w:t>
            </w:r>
            <w:proofErr w:type="spellEnd"/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pozorna</w:t>
            </w:r>
            <w:proofErr w:type="spellEnd"/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MMXU.VA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MMXU.PF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Q1.1</w:t>
            </w:r>
          </w:p>
        </w:tc>
        <w:tc>
          <w:tcPr>
            <w:tcW w:w="2494" w:type="dxa"/>
          </w:tcPr>
          <w:p w:rsidR="003E4551" w:rsidRDefault="003E4551" w:rsidP="003E4551">
            <w:r w:rsidRPr="0062436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20" w:type="dxa"/>
          </w:tcPr>
          <w:p w:rsidR="003E4551" w:rsidRDefault="003E4551" w:rsidP="003E4551">
            <w:pPr>
              <w:jc w:val="center"/>
            </w:pPr>
            <w:r w:rsidRPr="002F5B1F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0D5FFB" w:rsidRDefault="000D5FFB" w:rsidP="00D34582">
      <w:pPr>
        <w:rPr>
          <w:lang w:val="en-US" w:eastAsia="en-GB"/>
        </w:rPr>
      </w:pPr>
    </w:p>
    <w:p w:rsidR="00140980" w:rsidRDefault="00140980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CD1157" w:rsidRPr="000D486A" w:rsidRDefault="000D5FFB" w:rsidP="00D34582">
      <w:pPr>
        <w:pStyle w:val="Nagwek2"/>
      </w:pPr>
      <w:r w:rsidRPr="00FE49C2">
        <w:lastRenderedPageBreak/>
        <w:t xml:space="preserve">Pages: </w:t>
      </w:r>
      <w:proofErr w:type="spellStart"/>
      <w:r w:rsidRPr="00FE49C2">
        <w:t>Wodociagi</w:t>
      </w:r>
      <w:proofErr w:type="spellEnd"/>
    </w:p>
    <w:p w:rsidR="00CD1157" w:rsidRDefault="00CD1157" w:rsidP="00D34582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698F926A" wp14:editId="4D60EF9D">
            <wp:extent cx="10058192" cy="5657850"/>
            <wp:effectExtent l="0" t="0" r="63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065469" cy="5661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6E9" w:rsidRDefault="008D76E9" w:rsidP="00D34582">
      <w:pPr>
        <w:rPr>
          <w:lang w:val="en-US" w:eastAsia="en-GB"/>
        </w:rPr>
      </w:pPr>
    </w:p>
    <w:p w:rsidR="00CD1157" w:rsidRDefault="00CD1157" w:rsidP="00D34582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720"/>
        <w:gridCol w:w="2533"/>
        <w:gridCol w:w="2570"/>
        <w:gridCol w:w="2542"/>
        <w:gridCol w:w="2494"/>
        <w:gridCol w:w="2531"/>
      </w:tblGrid>
      <w:tr w:rsidR="003E4551" w:rsidRPr="00F836AA" w:rsidTr="003E45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72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533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57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542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494" w:type="dxa"/>
          </w:tcPr>
          <w:p w:rsidR="003E4551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531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533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570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2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94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31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Q1.1</w:t>
            </w:r>
          </w:p>
        </w:tc>
        <w:tc>
          <w:tcPr>
            <w:tcW w:w="2533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2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Q1.6</w:t>
            </w:r>
          </w:p>
        </w:tc>
        <w:tc>
          <w:tcPr>
            <w:tcW w:w="2494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531" w:type="dxa"/>
          </w:tcPr>
          <w:p w:rsidR="003E4551" w:rsidRPr="00F836AA" w:rsidRDefault="003E4551" w:rsidP="00292DC2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U13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MMXU.PhV1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U12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</w:rPr>
              <w:t>MMXU.PhV2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U23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MMXU.PhV3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MMXU.A1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MMXU.A2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MMXU.A3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MMXU.W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MMXU.Var</w:t>
            </w:r>
            <w:proofErr w:type="spellEnd"/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pozorna</w:t>
            </w:r>
            <w:proofErr w:type="spellEnd"/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MMXU.VA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20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533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70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MMXU.PF</w:t>
            </w:r>
          </w:p>
        </w:tc>
        <w:tc>
          <w:tcPr>
            <w:tcW w:w="2542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Breaker Q1.6</w:t>
            </w:r>
          </w:p>
        </w:tc>
        <w:tc>
          <w:tcPr>
            <w:tcW w:w="2494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31" w:type="dxa"/>
          </w:tcPr>
          <w:p w:rsidR="003E4551" w:rsidRDefault="003E4551" w:rsidP="003E4551">
            <w:pPr>
              <w:jc w:val="center"/>
            </w:pPr>
            <w:r w:rsidRPr="000B7068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CD1157" w:rsidRDefault="00CD1157" w:rsidP="00D34582">
      <w:pPr>
        <w:rPr>
          <w:lang w:val="en-US" w:eastAsia="en-GB"/>
        </w:rPr>
      </w:pPr>
    </w:p>
    <w:p w:rsidR="00140980" w:rsidRDefault="00140980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3324A8" w:rsidRDefault="003324A8" w:rsidP="000D486A">
      <w:pPr>
        <w:pStyle w:val="Nagwek2"/>
      </w:pPr>
      <w:r w:rsidRPr="00FE49C2">
        <w:lastRenderedPageBreak/>
        <w:t>Pages: HZ 1</w:t>
      </w:r>
    </w:p>
    <w:p w:rsidR="003324A8" w:rsidRDefault="00033D4B" w:rsidP="00D34582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6EAF5F81" wp14:editId="5D1537A1">
            <wp:extent cx="10007394" cy="562927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019068" cy="5635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6E9" w:rsidRDefault="008D76E9" w:rsidP="00D34582">
      <w:pPr>
        <w:rPr>
          <w:lang w:val="en-US" w:eastAsia="en-GB"/>
        </w:rPr>
      </w:pPr>
    </w:p>
    <w:p w:rsidR="003324A8" w:rsidRDefault="003324A8" w:rsidP="00D34582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746"/>
        <w:gridCol w:w="2527"/>
        <w:gridCol w:w="2561"/>
        <w:gridCol w:w="2543"/>
        <w:gridCol w:w="2487"/>
        <w:gridCol w:w="2526"/>
      </w:tblGrid>
      <w:tr w:rsidR="003E4551" w:rsidRPr="00F836AA" w:rsidTr="003E45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746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527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561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543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487" w:type="dxa"/>
          </w:tcPr>
          <w:p w:rsidR="003E4551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526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527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561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3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87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26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Q1.1</w:t>
            </w:r>
          </w:p>
        </w:tc>
        <w:tc>
          <w:tcPr>
            <w:tcW w:w="2527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3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Q1.2</w:t>
            </w:r>
          </w:p>
        </w:tc>
        <w:tc>
          <w:tcPr>
            <w:tcW w:w="2487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526" w:type="dxa"/>
          </w:tcPr>
          <w:p w:rsidR="003E4551" w:rsidRPr="00F836AA" w:rsidRDefault="003E4551" w:rsidP="00292DC2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U13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GUNT.PhV1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U12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U23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GUNT.PhV3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GUNT.PhA1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GUNT.PhA2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GUNT.PhA3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GUNT.W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GUNT.VAr</w:t>
            </w:r>
            <w:proofErr w:type="spellEnd"/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rPr>
          <w:trHeight w:val="17"/>
        </w:trPr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pozorna</w:t>
            </w:r>
            <w:proofErr w:type="spellEnd"/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GUNT.VA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GUNT.PF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Czestotliwosc</w:t>
            </w:r>
            <w:proofErr w:type="spellEnd"/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GUNT.Hz</w:t>
            </w:r>
            <w:proofErr w:type="spellEnd"/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In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GUNT.ExtA</w:t>
            </w:r>
            <w:proofErr w:type="spellEnd"/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HZ1</w:t>
            </w:r>
          </w:p>
        </w:tc>
        <w:tc>
          <w:tcPr>
            <w:tcW w:w="2487" w:type="dxa"/>
          </w:tcPr>
          <w:p w:rsidR="003E4551" w:rsidRPr="000B7068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Default="003E4551" w:rsidP="003E4551">
            <w:pPr>
              <w:jc w:val="center"/>
            </w:pPr>
            <w:r w:rsidRPr="00C07FDF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3324A8" w:rsidRDefault="003324A8" w:rsidP="00D34582">
      <w:pPr>
        <w:rPr>
          <w:lang w:val="en-US" w:eastAsia="en-GB"/>
        </w:rPr>
      </w:pPr>
    </w:p>
    <w:p w:rsidR="00140980" w:rsidRDefault="00140980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036E1C" w:rsidRPr="000D486A" w:rsidRDefault="00033D4B" w:rsidP="00D34582">
      <w:pPr>
        <w:pStyle w:val="Nagwek2"/>
      </w:pPr>
      <w:r w:rsidRPr="00FE49C2">
        <w:lastRenderedPageBreak/>
        <w:t>Pages: HZ 2</w:t>
      </w:r>
    </w:p>
    <w:p w:rsidR="00036E1C" w:rsidRDefault="009A73A4" w:rsidP="00D34582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449DE6DA" wp14:editId="293C2832">
            <wp:extent cx="10075125" cy="5667375"/>
            <wp:effectExtent l="0" t="0" r="254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090230" cy="5675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980" w:rsidRDefault="00140980" w:rsidP="00D34582">
      <w:pPr>
        <w:rPr>
          <w:lang w:val="en-US" w:eastAsia="en-GB"/>
        </w:rPr>
      </w:pPr>
    </w:p>
    <w:p w:rsidR="00036E1C" w:rsidRDefault="00036E1C" w:rsidP="00D34582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746"/>
        <w:gridCol w:w="2527"/>
        <w:gridCol w:w="2561"/>
        <w:gridCol w:w="2543"/>
        <w:gridCol w:w="2487"/>
        <w:gridCol w:w="2526"/>
      </w:tblGrid>
      <w:tr w:rsidR="003E4551" w:rsidRPr="00F836AA" w:rsidTr="003E45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746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527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561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543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487" w:type="dxa"/>
          </w:tcPr>
          <w:p w:rsidR="003E4551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526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527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561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3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87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26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Q1.5</w:t>
            </w:r>
          </w:p>
        </w:tc>
        <w:tc>
          <w:tcPr>
            <w:tcW w:w="2527" w:type="dxa"/>
          </w:tcPr>
          <w:p w:rsidR="003E4551" w:rsidRPr="00F836AA" w:rsidRDefault="003E4551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3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Q1.5</w:t>
            </w:r>
          </w:p>
        </w:tc>
        <w:tc>
          <w:tcPr>
            <w:tcW w:w="2487" w:type="dxa"/>
          </w:tcPr>
          <w:p w:rsidR="003E4551" w:rsidRPr="00F836AA" w:rsidRDefault="003E4551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 xml:space="preserve">Conditions </w:t>
            </w:r>
          </w:p>
        </w:tc>
        <w:tc>
          <w:tcPr>
            <w:tcW w:w="2526" w:type="dxa"/>
          </w:tcPr>
          <w:p w:rsidR="003E4551" w:rsidRPr="00F836AA" w:rsidRDefault="003E4551" w:rsidP="00292DC2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U13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GUNT.PhV1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U12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U23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GUNT.PhV3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GUNT.PhA1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GUNT.PhA2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GUNT.PhA3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GUNT.W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GUNT.VAr</w:t>
            </w:r>
            <w:proofErr w:type="spellEnd"/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rPr>
          <w:trHeight w:val="17"/>
        </w:trPr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pozorna</w:t>
            </w:r>
            <w:proofErr w:type="spellEnd"/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GUNT.VA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GUNT.PF</w:t>
            </w:r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Czestotliwosc</w:t>
            </w:r>
            <w:proofErr w:type="spellEnd"/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GUNT.Hz</w:t>
            </w:r>
            <w:proofErr w:type="spellEnd"/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3E4551" w:rsidRPr="00F836AA" w:rsidTr="003E4551">
        <w:tc>
          <w:tcPr>
            <w:tcW w:w="2746" w:type="dxa"/>
          </w:tcPr>
          <w:p w:rsidR="003E4551" w:rsidRPr="00F836AA" w:rsidRDefault="003E4551" w:rsidP="003E4551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In</w:t>
            </w:r>
          </w:p>
        </w:tc>
        <w:tc>
          <w:tcPr>
            <w:tcW w:w="2527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61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GUNT.ExtA</w:t>
            </w:r>
            <w:proofErr w:type="spellEnd"/>
          </w:p>
        </w:tc>
        <w:tc>
          <w:tcPr>
            <w:tcW w:w="2543" w:type="dxa"/>
          </w:tcPr>
          <w:p w:rsidR="003E4551" w:rsidRPr="00F836AA" w:rsidRDefault="003E4551" w:rsidP="003E4551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Smukala</w:t>
            </w:r>
            <w:proofErr w:type="spellEnd"/>
            <w:r w:rsidRPr="00F836AA">
              <w:rPr>
                <w:sz w:val="20"/>
                <w:szCs w:val="20"/>
              </w:rPr>
              <w:t xml:space="preserve"> - HZ2</w:t>
            </w:r>
          </w:p>
        </w:tc>
        <w:tc>
          <w:tcPr>
            <w:tcW w:w="2487" w:type="dxa"/>
          </w:tcPr>
          <w:p w:rsidR="003E4551" w:rsidRDefault="003E4551" w:rsidP="003E4551">
            <w:r w:rsidRPr="00146BCB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526" w:type="dxa"/>
          </w:tcPr>
          <w:p w:rsidR="003E4551" w:rsidRPr="00F836AA" w:rsidRDefault="003E4551" w:rsidP="003E4551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036E1C" w:rsidRPr="00FE49C2" w:rsidRDefault="00036E1C" w:rsidP="00D34582">
      <w:pPr>
        <w:rPr>
          <w:b/>
          <w:bCs/>
          <w:lang w:val="en-US" w:eastAsia="en-GB"/>
        </w:rPr>
      </w:pPr>
    </w:p>
    <w:p w:rsidR="00140980" w:rsidRDefault="00140980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EE4F36" w:rsidRPr="000D486A" w:rsidRDefault="00EE4F36" w:rsidP="00EE4F36">
      <w:pPr>
        <w:pStyle w:val="Nagwek2"/>
      </w:pPr>
      <w:r w:rsidRPr="00FE49C2">
        <w:lastRenderedPageBreak/>
        <w:t>Pages: TPW</w:t>
      </w:r>
    </w:p>
    <w:p w:rsidR="00EE4F36" w:rsidRDefault="00EE4F36" w:rsidP="00EE4F36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7A0ACD63" wp14:editId="0B7650E5">
            <wp:extent cx="10024325" cy="56388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050670" cy="5653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6E9" w:rsidRDefault="008D76E9" w:rsidP="00EE4F36">
      <w:pPr>
        <w:rPr>
          <w:lang w:val="en-US" w:eastAsia="en-GB"/>
        </w:rPr>
      </w:pPr>
    </w:p>
    <w:p w:rsidR="00EE4F36" w:rsidRDefault="00EE4F36" w:rsidP="00EE4F36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717"/>
        <w:gridCol w:w="2537"/>
        <w:gridCol w:w="2554"/>
        <w:gridCol w:w="2546"/>
        <w:gridCol w:w="2500"/>
        <w:gridCol w:w="2536"/>
      </w:tblGrid>
      <w:tr w:rsidR="00EE4F36" w:rsidRPr="00F836AA" w:rsidTr="007F61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717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537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554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546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500" w:type="dxa"/>
          </w:tcPr>
          <w:p w:rsidR="00EE4F36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536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EE4F36" w:rsidRPr="00F836AA" w:rsidTr="007F616B">
        <w:tc>
          <w:tcPr>
            <w:tcW w:w="2717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537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554" w:type="dxa"/>
          </w:tcPr>
          <w:p w:rsidR="00EE4F36" w:rsidRPr="00F836AA" w:rsidRDefault="00EE4F36" w:rsidP="007F616B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6" w:type="dxa"/>
          </w:tcPr>
          <w:p w:rsidR="00EE4F36" w:rsidRPr="00F836AA" w:rsidRDefault="00EE4F36" w:rsidP="007F616B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00" w:type="dxa"/>
          </w:tcPr>
          <w:p w:rsidR="00EE4F36" w:rsidRDefault="00EE4F36" w:rsidP="007F616B">
            <w:pPr>
              <w:jc w:val="center"/>
            </w:pPr>
            <w:r w:rsidRPr="0095510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36" w:type="dxa"/>
          </w:tcPr>
          <w:p w:rsidR="00EE4F36" w:rsidRDefault="00EE4F36" w:rsidP="007F616B">
            <w:pPr>
              <w:jc w:val="center"/>
            </w:pPr>
            <w:r w:rsidRPr="0095510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F836AA" w:rsidTr="007F616B">
        <w:tc>
          <w:tcPr>
            <w:tcW w:w="2717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Q1.7</w:t>
            </w:r>
          </w:p>
        </w:tc>
        <w:tc>
          <w:tcPr>
            <w:tcW w:w="2537" w:type="dxa"/>
          </w:tcPr>
          <w:p w:rsidR="00EE4F36" w:rsidRPr="00F836AA" w:rsidRDefault="00EE4F36" w:rsidP="007F616B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4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MMXU.St</w:t>
            </w:r>
            <w:proofErr w:type="spellEnd"/>
          </w:p>
        </w:tc>
        <w:tc>
          <w:tcPr>
            <w:tcW w:w="2546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>Breaker</w:t>
            </w:r>
            <w:proofErr w:type="spellEnd"/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Q1.7</w:t>
            </w:r>
          </w:p>
        </w:tc>
        <w:tc>
          <w:tcPr>
            <w:tcW w:w="2500" w:type="dxa"/>
          </w:tcPr>
          <w:p w:rsidR="00EE4F36" w:rsidRPr="00F836AA" w:rsidRDefault="00EE4F36" w:rsidP="007F616B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536" w:type="dxa"/>
          </w:tcPr>
          <w:p w:rsidR="00EE4F36" w:rsidRPr="00F836AA" w:rsidRDefault="00EE4F36" w:rsidP="007F616B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</w:tbl>
    <w:p w:rsidR="00EE4F36" w:rsidRDefault="00EE4F36" w:rsidP="00EE4F36">
      <w:pPr>
        <w:rPr>
          <w:lang w:val="en-US" w:eastAsia="en-GB"/>
        </w:rPr>
      </w:pPr>
    </w:p>
    <w:p w:rsidR="00EE4F36" w:rsidRDefault="00EE4F36" w:rsidP="00EE4F36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9E798F" w:rsidRPr="000D486A" w:rsidRDefault="009E798F" w:rsidP="00D34582">
      <w:pPr>
        <w:pStyle w:val="Nagwek2"/>
      </w:pPr>
      <w:r w:rsidRPr="009E798F">
        <w:lastRenderedPageBreak/>
        <w:t>Pages: Bus Coupler</w:t>
      </w:r>
    </w:p>
    <w:p w:rsidR="009E798F" w:rsidRDefault="009E798F" w:rsidP="00D34582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6977A6A3" wp14:editId="1AF491BE">
            <wp:extent cx="10075124" cy="5667375"/>
            <wp:effectExtent l="0" t="0" r="254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18754" cy="569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6E9" w:rsidRDefault="008D76E9" w:rsidP="00D34582">
      <w:pPr>
        <w:rPr>
          <w:lang w:val="en-US" w:eastAsia="en-GB"/>
        </w:rPr>
      </w:pPr>
    </w:p>
    <w:p w:rsidR="009E798F" w:rsidRDefault="009E798F" w:rsidP="00D34582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828"/>
        <w:gridCol w:w="2642"/>
        <w:gridCol w:w="2643"/>
        <w:gridCol w:w="2643"/>
      </w:tblGrid>
      <w:tr w:rsidR="009E798F" w:rsidRPr="00F836AA" w:rsidTr="00292D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828" w:type="dxa"/>
          </w:tcPr>
          <w:p w:rsidR="009E798F" w:rsidRPr="00F836AA" w:rsidRDefault="009E798F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642" w:type="dxa"/>
          </w:tcPr>
          <w:p w:rsidR="009E798F" w:rsidRPr="00F836AA" w:rsidRDefault="009E798F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643" w:type="dxa"/>
          </w:tcPr>
          <w:p w:rsidR="009E798F" w:rsidRPr="00F836AA" w:rsidRDefault="009E798F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643" w:type="dxa"/>
          </w:tcPr>
          <w:p w:rsidR="009E798F" w:rsidRPr="00F836AA" w:rsidRDefault="009E798F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</w:tr>
      <w:tr w:rsidR="009E798F" w:rsidRPr="00F836AA" w:rsidTr="00292DC2">
        <w:tc>
          <w:tcPr>
            <w:tcW w:w="2828" w:type="dxa"/>
          </w:tcPr>
          <w:p w:rsidR="009E798F" w:rsidRPr="00F836AA" w:rsidRDefault="009E798F" w:rsidP="00292DC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642" w:type="dxa"/>
          </w:tcPr>
          <w:p w:rsidR="009E798F" w:rsidRPr="00F836AA" w:rsidRDefault="009E798F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643" w:type="dxa"/>
          </w:tcPr>
          <w:p w:rsidR="009E798F" w:rsidRPr="00F836AA" w:rsidRDefault="009E798F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9E798F" w:rsidRPr="00F836AA" w:rsidRDefault="009E798F" w:rsidP="00292DC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677232" w:rsidRDefault="00677232">
      <w:pPr>
        <w:rPr>
          <w:b/>
          <w:bCs/>
          <w:lang w:val="en-US" w:eastAsia="en-GB"/>
        </w:rPr>
      </w:pPr>
    </w:p>
    <w:p w:rsidR="000D486A" w:rsidRDefault="000D486A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372607" w:rsidRPr="000D486A" w:rsidRDefault="009E798F" w:rsidP="00D34582">
      <w:pPr>
        <w:pStyle w:val="Nagwek2"/>
      </w:pPr>
      <w:r w:rsidRPr="009E798F">
        <w:lastRenderedPageBreak/>
        <w:t>Pages: Generator 1</w:t>
      </w:r>
    </w:p>
    <w:p w:rsidR="00372607" w:rsidRDefault="00372607" w:rsidP="00D34582">
      <w:pPr>
        <w:rPr>
          <w:b/>
          <w:bCs/>
          <w:lang w:val="en-US" w:eastAsia="en-GB"/>
        </w:rPr>
      </w:pPr>
      <w:r>
        <w:rPr>
          <w:noProof/>
        </w:rPr>
        <w:drawing>
          <wp:inline distT="0" distB="0" distL="0" distR="0" wp14:anchorId="02EE040D" wp14:editId="5C2280C0">
            <wp:extent cx="10075125" cy="5667375"/>
            <wp:effectExtent l="0" t="0" r="254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81250" cy="567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6E9" w:rsidRDefault="008D76E9" w:rsidP="00D34582">
      <w:pPr>
        <w:rPr>
          <w:b/>
          <w:bCs/>
          <w:lang w:val="en-US" w:eastAsia="en-GB"/>
        </w:rPr>
      </w:pPr>
    </w:p>
    <w:p w:rsidR="009E798F" w:rsidRDefault="009E798F" w:rsidP="00D34582">
      <w:pPr>
        <w:rPr>
          <w:b/>
          <w:bCs/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362"/>
        <w:gridCol w:w="2057"/>
        <w:gridCol w:w="2759"/>
        <w:gridCol w:w="1992"/>
        <w:gridCol w:w="1594"/>
        <w:gridCol w:w="1594"/>
      </w:tblGrid>
      <w:tr w:rsidR="00E12310" w:rsidRPr="00F836AA" w:rsidTr="003E45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362" w:type="dxa"/>
          </w:tcPr>
          <w:p w:rsidR="00E12310" w:rsidRPr="00F836AA" w:rsidRDefault="00E12310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057" w:type="dxa"/>
          </w:tcPr>
          <w:p w:rsidR="00E12310" w:rsidRPr="00F836AA" w:rsidRDefault="00E12310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759" w:type="dxa"/>
          </w:tcPr>
          <w:p w:rsidR="00E12310" w:rsidRPr="00F836AA" w:rsidRDefault="00E12310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992" w:type="dxa"/>
          </w:tcPr>
          <w:p w:rsidR="00E12310" w:rsidRPr="00F836AA" w:rsidRDefault="00E12310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94" w:type="dxa"/>
          </w:tcPr>
          <w:p w:rsidR="00E12310" w:rsidRPr="00F836AA" w:rsidRDefault="00E12310" w:rsidP="00292DC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Type </w:t>
            </w:r>
          </w:p>
        </w:tc>
        <w:tc>
          <w:tcPr>
            <w:tcW w:w="1594" w:type="dxa"/>
          </w:tcPr>
          <w:p w:rsidR="00E12310" w:rsidRPr="00F836AA" w:rsidRDefault="00E12310" w:rsidP="00292DC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E12310" w:rsidRPr="00F836AA" w:rsidTr="003E4551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057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12310" w:rsidRPr="00F836AA" w:rsidTr="003E4551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057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12310" w:rsidRPr="00F836AA" w:rsidTr="003E4551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057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12310" w:rsidRPr="00F836AA" w:rsidTr="003E4551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Sterowanie</w:t>
            </w:r>
            <w:proofErr w:type="spellEnd"/>
          </w:p>
        </w:tc>
        <w:tc>
          <w:tcPr>
            <w:tcW w:w="2057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12310" w:rsidRPr="00F836AA" w:rsidTr="003E4551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057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GUNT.ActPwrOutTot.W</w:t>
            </w:r>
            <w:proofErr w:type="spellEnd"/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</w:t>
            </w:r>
            <w:r>
              <w:rPr>
                <w:sz w:val="20"/>
                <w:szCs w:val="20"/>
                <w:lang w:val="en-US" w:eastAsia="en-GB"/>
              </w:rPr>
              <w:t xml:space="preserve"> value</w:t>
            </w:r>
          </w:p>
        </w:tc>
        <w:tc>
          <w:tcPr>
            <w:tcW w:w="1594" w:type="dxa"/>
          </w:tcPr>
          <w:p w:rsidR="00E12310" w:rsidRPr="00F836AA" w:rsidRDefault="00E12310" w:rsidP="00AB0D4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Power [kW]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HLVL.LevM.Top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Straty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kraty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HTRB.PosPct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HSPD.SpdPct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HBRG.LubFlw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HSPD.WtLubFlw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Smarna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HBRG.LubFlw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Status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GUNT.UntOpStStr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Text value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lastRenderedPageBreak/>
              <w:t>Uzwojenie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1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HGEN.GenStaTmp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Uzwojenie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2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HGEN.GenStaTmp1</w:t>
            </w:r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Uzwojenie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3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HGEN.GenStaTmp2</w:t>
            </w:r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Zelazo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1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HGEN.GenCoreTmp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zespolu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HBRG.BrgTmp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HGEN.Brg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GUNT.BrgTmp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Transformator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bloku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HTRF.TrfTmp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3E4551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1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Table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9E798F" w:rsidRDefault="009E798F" w:rsidP="00D34582">
      <w:pPr>
        <w:rPr>
          <w:b/>
          <w:bCs/>
          <w:lang w:val="en-US" w:eastAsia="en-GB"/>
        </w:rPr>
      </w:pPr>
    </w:p>
    <w:p w:rsidR="009A73A4" w:rsidRDefault="009A73A4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0D486A" w:rsidRPr="000D486A" w:rsidRDefault="00677232" w:rsidP="000D486A">
      <w:pPr>
        <w:pStyle w:val="Nagwek2"/>
      </w:pPr>
      <w:r w:rsidRPr="000D486A">
        <w:lastRenderedPageBreak/>
        <w:t>Pages: Generator 2</w:t>
      </w:r>
    </w:p>
    <w:p w:rsidR="00677232" w:rsidRDefault="006C7605" w:rsidP="00D34582">
      <w:pPr>
        <w:rPr>
          <w:b/>
          <w:bCs/>
          <w:lang w:val="en-US" w:eastAsia="en-GB"/>
        </w:rPr>
      </w:pPr>
      <w:r>
        <w:rPr>
          <w:noProof/>
        </w:rPr>
        <w:drawing>
          <wp:inline distT="0" distB="0" distL="0" distR="0" wp14:anchorId="60434C47" wp14:editId="2D9C9DA1">
            <wp:extent cx="10092057" cy="5676900"/>
            <wp:effectExtent l="0" t="0" r="444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06670" cy="568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6E9" w:rsidRDefault="008D76E9" w:rsidP="00D34582">
      <w:pPr>
        <w:rPr>
          <w:b/>
          <w:bCs/>
          <w:lang w:val="en-US" w:eastAsia="en-GB"/>
        </w:rPr>
      </w:pPr>
    </w:p>
    <w:p w:rsidR="006C7605" w:rsidRDefault="006C7605" w:rsidP="00D34582">
      <w:pPr>
        <w:rPr>
          <w:b/>
          <w:bCs/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362"/>
        <w:gridCol w:w="2057"/>
        <w:gridCol w:w="2759"/>
        <w:gridCol w:w="1992"/>
        <w:gridCol w:w="1609"/>
        <w:gridCol w:w="1594"/>
      </w:tblGrid>
      <w:tr w:rsidR="00E12310" w:rsidRPr="00F836AA" w:rsidTr="00E123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362" w:type="dxa"/>
          </w:tcPr>
          <w:p w:rsidR="00E12310" w:rsidRPr="00F836AA" w:rsidRDefault="00E12310" w:rsidP="006C7605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057" w:type="dxa"/>
          </w:tcPr>
          <w:p w:rsidR="00E12310" w:rsidRPr="00F836AA" w:rsidRDefault="00E12310" w:rsidP="006C7605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759" w:type="dxa"/>
          </w:tcPr>
          <w:p w:rsidR="00E12310" w:rsidRPr="00F836AA" w:rsidRDefault="00E12310" w:rsidP="006C7605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992" w:type="dxa"/>
          </w:tcPr>
          <w:p w:rsidR="00E12310" w:rsidRPr="00F836AA" w:rsidRDefault="00E12310" w:rsidP="006C7605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609" w:type="dxa"/>
          </w:tcPr>
          <w:p w:rsidR="00E12310" w:rsidRPr="00F836AA" w:rsidRDefault="00E12310" w:rsidP="006C7605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594" w:type="dxa"/>
          </w:tcPr>
          <w:p w:rsidR="00E12310" w:rsidRPr="00F836AA" w:rsidRDefault="00E12310" w:rsidP="006C7605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E12310" w:rsidRPr="00F836AA" w:rsidTr="00E12310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057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0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12310" w:rsidRPr="00F836AA" w:rsidTr="00E12310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057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0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12310" w:rsidRPr="00F836AA" w:rsidTr="00E12310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057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0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12310" w:rsidRPr="00F836AA" w:rsidTr="00E12310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Sterowanie</w:t>
            </w:r>
            <w:proofErr w:type="spellEnd"/>
          </w:p>
        </w:tc>
        <w:tc>
          <w:tcPr>
            <w:tcW w:w="2057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0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12310" w:rsidRPr="00F836AA" w:rsidTr="00E12310">
        <w:tc>
          <w:tcPr>
            <w:tcW w:w="2362" w:type="dxa"/>
          </w:tcPr>
          <w:p w:rsidR="00E12310" w:rsidRPr="00F836AA" w:rsidRDefault="00E12310" w:rsidP="00E1231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057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GUNT.ActPwrOutTot.W</w:t>
            </w:r>
            <w:proofErr w:type="spellEnd"/>
          </w:p>
        </w:tc>
        <w:tc>
          <w:tcPr>
            <w:tcW w:w="1992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E12310" w:rsidRPr="00F836AA" w:rsidRDefault="00E12310" w:rsidP="00E1231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</w:t>
            </w:r>
            <w:r>
              <w:rPr>
                <w:sz w:val="20"/>
                <w:szCs w:val="20"/>
                <w:lang w:val="en-US" w:eastAsia="en-GB"/>
              </w:rPr>
              <w:t xml:space="preserve"> value</w:t>
            </w:r>
          </w:p>
        </w:tc>
        <w:tc>
          <w:tcPr>
            <w:tcW w:w="1594" w:type="dxa"/>
          </w:tcPr>
          <w:p w:rsidR="00E12310" w:rsidRPr="00F836AA" w:rsidRDefault="00E12310" w:rsidP="00AB0D4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Power [kW]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HLVL.LevM.Top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Straty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kraty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HTRB.PosPct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HSPD.SpdPct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HBRG.LubFlw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HSPD.WtLubFlw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Smarna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HBRG.LubFlw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Status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GUNT.UntOpStStr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</w:rPr>
              <w:t>Text value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lastRenderedPageBreak/>
              <w:t>Uzwojenie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1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HGEN.GenStaTmp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Uzwojenie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2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HGEN.GenStaTmp1</w:t>
            </w:r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Uzwojenie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3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HGEN.GenStaTmp2</w:t>
            </w:r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Zelazo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1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HGEN.GenCoreTmp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zespolu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HBRG.BrgTmp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HGEN.Brg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GUNT.BrgTmp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Transformator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bloku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HTRF.TrfTmp</w:t>
            </w:r>
            <w:proofErr w:type="spellEnd"/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Number/Bar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6254D" w:rsidRPr="00F836AA" w:rsidTr="00E12310">
        <w:tc>
          <w:tcPr>
            <w:tcW w:w="2362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2057" w:type="dxa"/>
          </w:tcPr>
          <w:p w:rsidR="00D6254D" w:rsidRPr="00F836AA" w:rsidRDefault="00D6254D" w:rsidP="00D625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2759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2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Smukala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HZ 2</w:t>
            </w:r>
          </w:p>
        </w:tc>
        <w:tc>
          <w:tcPr>
            <w:tcW w:w="1609" w:type="dxa"/>
          </w:tcPr>
          <w:p w:rsidR="00D6254D" w:rsidRPr="00F836AA" w:rsidRDefault="00D6254D" w:rsidP="00D6254D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Table</w:t>
            </w:r>
          </w:p>
        </w:tc>
        <w:tc>
          <w:tcPr>
            <w:tcW w:w="1594" w:type="dxa"/>
          </w:tcPr>
          <w:p w:rsidR="00D6254D" w:rsidRPr="00F836AA" w:rsidRDefault="00D6254D" w:rsidP="00D6254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6C7605" w:rsidRDefault="006C7605" w:rsidP="00D34582">
      <w:pPr>
        <w:rPr>
          <w:b/>
          <w:bCs/>
          <w:lang w:val="en-US" w:eastAsia="en-GB"/>
        </w:rPr>
      </w:pPr>
    </w:p>
    <w:p w:rsidR="00B95EDF" w:rsidRDefault="00B95EDF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C47533" w:rsidRDefault="009A73A4" w:rsidP="00341F48">
      <w:pPr>
        <w:pStyle w:val="Nagwek1"/>
      </w:pPr>
      <w:r>
        <w:lastRenderedPageBreak/>
        <w:t xml:space="preserve">EW </w:t>
      </w:r>
      <w:proofErr w:type="spellStart"/>
      <w:r>
        <w:t>Koronowo</w:t>
      </w:r>
      <w:proofErr w:type="spellEnd"/>
    </w:p>
    <w:p w:rsidR="009A73A4" w:rsidRDefault="009A73A4" w:rsidP="00341F48">
      <w:pPr>
        <w:pStyle w:val="Nagwek2"/>
      </w:pPr>
      <w:r w:rsidRPr="009A73A4">
        <w:t xml:space="preserve">Pages: </w:t>
      </w:r>
      <w:proofErr w:type="spellStart"/>
      <w:r w:rsidRPr="009A73A4">
        <w:t>Widok</w:t>
      </w:r>
      <w:proofErr w:type="spellEnd"/>
      <w:r w:rsidRPr="009A73A4">
        <w:t xml:space="preserve"> SLD</w:t>
      </w:r>
    </w:p>
    <w:p w:rsidR="009A73A4" w:rsidRDefault="00173091" w:rsidP="00D34582">
      <w:pPr>
        <w:rPr>
          <w:b/>
          <w:bCs/>
          <w:lang w:val="en-US" w:eastAsia="en-GB"/>
        </w:rPr>
      </w:pPr>
      <w:r>
        <w:rPr>
          <w:noProof/>
        </w:rPr>
        <w:drawing>
          <wp:inline distT="0" distB="0" distL="0" distR="0" wp14:anchorId="7FE82D5D" wp14:editId="668D5C3B">
            <wp:extent cx="9228475" cy="5191125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89755" cy="5225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091" w:rsidRDefault="00173091" w:rsidP="00D34582">
      <w:pPr>
        <w:rPr>
          <w:b/>
          <w:bCs/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828"/>
        <w:gridCol w:w="2642"/>
        <w:gridCol w:w="2643"/>
        <w:gridCol w:w="2643"/>
        <w:gridCol w:w="2643"/>
      </w:tblGrid>
      <w:tr w:rsidR="00EE4F36" w:rsidRPr="00F836AA" w:rsidTr="007F61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828" w:type="dxa"/>
          </w:tcPr>
          <w:p w:rsidR="00EE4F36" w:rsidRPr="00F836AA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642" w:type="dxa"/>
          </w:tcPr>
          <w:p w:rsidR="00EE4F36" w:rsidRPr="00F836AA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643" w:type="dxa"/>
          </w:tcPr>
          <w:p w:rsidR="00EE4F36" w:rsidRPr="00F836AA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643" w:type="dxa"/>
          </w:tcPr>
          <w:p w:rsidR="00EE4F36" w:rsidRPr="00F836AA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643" w:type="dxa"/>
          </w:tcPr>
          <w:p w:rsidR="00EE4F36" w:rsidRPr="00F836AA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EE4F36" w:rsidRPr="00F836AA" w:rsidTr="007F616B">
        <w:tc>
          <w:tcPr>
            <w:tcW w:w="2828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642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F836AA" w:rsidTr="007F616B">
        <w:tc>
          <w:tcPr>
            <w:tcW w:w="2828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642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F836AA" w:rsidTr="007F616B">
        <w:tc>
          <w:tcPr>
            <w:tcW w:w="2828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642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Koronowo</w:t>
            </w:r>
            <w:proofErr w:type="spellEnd"/>
          </w:p>
        </w:tc>
        <w:tc>
          <w:tcPr>
            <w:tcW w:w="2643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F836AA" w:rsidTr="007F616B">
        <w:tc>
          <w:tcPr>
            <w:tcW w:w="2828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W1 (left)</w:t>
            </w:r>
          </w:p>
        </w:tc>
        <w:tc>
          <w:tcPr>
            <w:tcW w:w="2642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WALM.AlmSt6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>Koronowo - HZ1</w:t>
            </w:r>
          </w:p>
        </w:tc>
        <w:tc>
          <w:tcPr>
            <w:tcW w:w="2643" w:type="dxa"/>
          </w:tcPr>
          <w:p w:rsidR="00EE4F36" w:rsidRDefault="00EE4F36" w:rsidP="00EE4F36">
            <w:r w:rsidRPr="00427E52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EE4F36" w:rsidRPr="00F836AA" w:rsidTr="007F616B">
        <w:tc>
          <w:tcPr>
            <w:tcW w:w="2828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W1 (right)</w:t>
            </w:r>
          </w:p>
        </w:tc>
        <w:tc>
          <w:tcPr>
            <w:tcW w:w="2642" w:type="dxa"/>
          </w:tcPr>
          <w:p w:rsidR="00EE4F36" w:rsidRPr="00F836AA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WALM.AlmSt6</w:t>
            </w:r>
          </w:p>
        </w:tc>
        <w:tc>
          <w:tcPr>
            <w:tcW w:w="2643" w:type="dxa"/>
          </w:tcPr>
          <w:p w:rsidR="00EE4F36" w:rsidRPr="00F836AA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rFonts w:cs="Arial"/>
                <w:color w:val="000000"/>
                <w:sz w:val="20"/>
                <w:szCs w:val="20"/>
                <w:lang w:val="pl-PL"/>
              </w:rPr>
              <w:t>Koronowo - HZ2</w:t>
            </w:r>
          </w:p>
        </w:tc>
        <w:tc>
          <w:tcPr>
            <w:tcW w:w="2643" w:type="dxa"/>
          </w:tcPr>
          <w:p w:rsidR="00EE4F36" w:rsidRDefault="00EE4F36" w:rsidP="00EE4F36">
            <w:r w:rsidRPr="00427E52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</w:tbl>
    <w:p w:rsidR="00173091" w:rsidRDefault="00173091" w:rsidP="00D34582">
      <w:pPr>
        <w:rPr>
          <w:b/>
          <w:bCs/>
          <w:lang w:val="en-US" w:eastAsia="en-GB"/>
        </w:rPr>
      </w:pPr>
    </w:p>
    <w:p w:rsidR="0056205F" w:rsidRDefault="0056205F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173091" w:rsidRPr="00EE4F36" w:rsidRDefault="00173091" w:rsidP="00D34582">
      <w:pPr>
        <w:pStyle w:val="Nagwek2"/>
      </w:pPr>
      <w:r>
        <w:lastRenderedPageBreak/>
        <w:t xml:space="preserve">Pages: </w:t>
      </w:r>
      <w:proofErr w:type="spellStart"/>
      <w:r>
        <w:t>Koronowo</w:t>
      </w:r>
      <w:proofErr w:type="spellEnd"/>
      <w:r w:rsidR="00EE4F36">
        <w:t xml:space="preserve"> </w:t>
      </w:r>
    </w:p>
    <w:p w:rsidR="00173091" w:rsidRDefault="00B95EDF" w:rsidP="00D34582">
      <w:pPr>
        <w:rPr>
          <w:b/>
          <w:bCs/>
          <w:lang w:val="en-US" w:eastAsia="en-GB"/>
        </w:rPr>
      </w:pPr>
      <w:r>
        <w:rPr>
          <w:noProof/>
        </w:rPr>
        <w:drawing>
          <wp:inline distT="0" distB="0" distL="0" distR="0" wp14:anchorId="6F7FBC53" wp14:editId="7EDB5788">
            <wp:extent cx="10108991" cy="5686425"/>
            <wp:effectExtent l="0" t="0" r="6985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26084" cy="569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6E9" w:rsidRDefault="008D76E9" w:rsidP="00D34582">
      <w:pPr>
        <w:rPr>
          <w:b/>
          <w:bCs/>
          <w:lang w:val="en-US" w:eastAsia="en-GB"/>
        </w:rPr>
      </w:pPr>
    </w:p>
    <w:p w:rsidR="00B95EDF" w:rsidRDefault="00B95EDF" w:rsidP="00D34582">
      <w:pPr>
        <w:rPr>
          <w:b/>
          <w:bCs/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700"/>
        <w:gridCol w:w="2540"/>
        <w:gridCol w:w="2624"/>
        <w:gridCol w:w="2543"/>
        <w:gridCol w:w="2527"/>
        <w:gridCol w:w="2456"/>
      </w:tblGrid>
      <w:tr w:rsidR="00EE4F36" w:rsidRPr="008D76E9" w:rsidTr="00EE4F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700" w:type="dxa"/>
          </w:tcPr>
          <w:p w:rsidR="00EE4F36" w:rsidRPr="008D76E9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540" w:type="dxa"/>
          </w:tcPr>
          <w:p w:rsidR="00EE4F36" w:rsidRPr="008D76E9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624" w:type="dxa"/>
          </w:tcPr>
          <w:p w:rsidR="00EE4F36" w:rsidRPr="008D76E9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543" w:type="dxa"/>
          </w:tcPr>
          <w:p w:rsidR="00EE4F36" w:rsidRPr="008D76E9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527" w:type="dxa"/>
          </w:tcPr>
          <w:p w:rsidR="00EE4F36" w:rsidRPr="008D76E9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456" w:type="dxa"/>
          </w:tcPr>
          <w:p w:rsidR="00EE4F36" w:rsidRPr="008D76E9" w:rsidRDefault="00EE4F36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główny</w:t>
            </w:r>
            <w:proofErr w:type="spellEnd"/>
          </w:p>
        </w:tc>
        <w:tc>
          <w:tcPr>
            <w:tcW w:w="254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SLD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W1 (left)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WALM.AlmSt6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6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W1 (right)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WALM.AlmSt6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6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W5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WALM.AlmSt7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6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W6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WALM.AlmSt8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6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U13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U12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U23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GUNT.CosPhi</w:t>
            </w:r>
            <w:proofErr w:type="spellEnd"/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P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GUNT.PwrOutTot.W</w:t>
            </w:r>
            <w:proofErr w:type="spellEnd"/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Q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U13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U12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lastRenderedPageBreak/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U23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GUNT.CosPhi</w:t>
            </w:r>
            <w:proofErr w:type="spellEnd"/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P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GUNT.PwrOutTot.W</w:t>
            </w:r>
            <w:proofErr w:type="spellEnd"/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EE4F36" w:rsidRPr="008D76E9" w:rsidTr="00EE4F36">
        <w:tc>
          <w:tcPr>
            <w:tcW w:w="2700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Q</w:t>
            </w:r>
          </w:p>
        </w:tc>
        <w:tc>
          <w:tcPr>
            <w:tcW w:w="2540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24" w:type="dxa"/>
          </w:tcPr>
          <w:p w:rsidR="00EE4F36" w:rsidRPr="008D76E9" w:rsidRDefault="00EE4F36" w:rsidP="00EE4F3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2543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2527" w:type="dxa"/>
          </w:tcPr>
          <w:p w:rsidR="00EE4F36" w:rsidRPr="008D76E9" w:rsidRDefault="00EE4F36" w:rsidP="00EE4F36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456" w:type="dxa"/>
          </w:tcPr>
          <w:p w:rsidR="00EE4F36" w:rsidRPr="008D76E9" w:rsidRDefault="00EE4F36" w:rsidP="00EE4F3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B95EDF" w:rsidRDefault="00B95EDF" w:rsidP="00D34582">
      <w:pPr>
        <w:rPr>
          <w:b/>
          <w:bCs/>
          <w:lang w:val="en-US" w:eastAsia="en-GB"/>
        </w:rPr>
      </w:pPr>
    </w:p>
    <w:p w:rsidR="007640C5" w:rsidRDefault="007640C5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BB4749" w:rsidRPr="00EE4F36" w:rsidRDefault="00B95EDF" w:rsidP="00D34582">
      <w:pPr>
        <w:pStyle w:val="Nagwek2"/>
      </w:pPr>
      <w:r>
        <w:lastRenderedPageBreak/>
        <w:t>Pages: Generator 1</w:t>
      </w:r>
      <w:r w:rsidR="00EE4F36">
        <w:t xml:space="preserve"> </w:t>
      </w:r>
    </w:p>
    <w:p w:rsidR="00BB4749" w:rsidRDefault="00BB4749" w:rsidP="00D34582">
      <w:pPr>
        <w:rPr>
          <w:b/>
          <w:bCs/>
          <w:lang w:val="en-US" w:eastAsia="en-GB"/>
        </w:rPr>
      </w:pPr>
      <w:r>
        <w:rPr>
          <w:noProof/>
        </w:rPr>
        <w:drawing>
          <wp:inline distT="0" distB="0" distL="0" distR="0" wp14:anchorId="76B049D2" wp14:editId="7FBECE8D">
            <wp:extent cx="10142857" cy="570547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61343" cy="5715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4749" w:rsidRDefault="00BB4749" w:rsidP="00BB4749">
      <w:pPr>
        <w:rPr>
          <w:b/>
          <w:bCs/>
          <w:lang w:val="en-US" w:eastAsia="en-GB"/>
        </w:rPr>
      </w:pPr>
    </w:p>
    <w:tbl>
      <w:tblPr>
        <w:tblStyle w:val="SCADATable"/>
        <w:tblW w:w="15390" w:type="dxa"/>
        <w:tblLook w:val="04A0" w:firstRow="1" w:lastRow="0" w:firstColumn="1" w:lastColumn="0" w:noHBand="0" w:noVBand="1"/>
      </w:tblPr>
      <w:tblGrid>
        <w:gridCol w:w="1309"/>
        <w:gridCol w:w="1781"/>
        <w:gridCol w:w="1567"/>
        <w:gridCol w:w="2632"/>
        <w:gridCol w:w="1843"/>
        <w:gridCol w:w="1491"/>
        <w:gridCol w:w="2248"/>
        <w:gridCol w:w="2519"/>
      </w:tblGrid>
      <w:tr w:rsidR="008620AA" w:rsidTr="008620A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309" w:type="dxa"/>
          </w:tcPr>
          <w:p w:rsidR="008620AA" w:rsidRPr="002E37B0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1781" w:type="dxa"/>
          </w:tcPr>
          <w:p w:rsidR="008620AA" w:rsidRPr="002E37B0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567" w:type="dxa"/>
          </w:tcPr>
          <w:p w:rsidR="008620AA" w:rsidRPr="002E37B0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632" w:type="dxa"/>
          </w:tcPr>
          <w:p w:rsidR="008620AA" w:rsidRPr="002E37B0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843" w:type="dxa"/>
          </w:tcPr>
          <w:p w:rsidR="008620AA" w:rsidRPr="002E37B0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491" w:type="dxa"/>
          </w:tcPr>
          <w:p w:rsidR="008620AA" w:rsidRPr="002E37B0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248" w:type="dxa"/>
          </w:tcPr>
          <w:p w:rsidR="008620AA" w:rsidRPr="002E37B0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519" w:type="dxa"/>
          </w:tcPr>
          <w:p w:rsidR="008620AA" w:rsidRPr="002E37B0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81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główny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SLD</w:t>
            </w:r>
          </w:p>
        </w:tc>
        <w:tc>
          <w:tcPr>
            <w:tcW w:w="2632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3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91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48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81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1567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2632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3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91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48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81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Sterowanie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2632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3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91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48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Straty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kraty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HTRB.PosPct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GUNT.Rot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SFLW.WtFlw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HBRG.LubFlw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Smarna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HSPD.WtLubFlw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781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2E37B0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2E37B0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WALM.AlmSt9</w:t>
            </w:r>
          </w:p>
        </w:tc>
        <w:tc>
          <w:tcPr>
            <w:tcW w:w="1843" w:type="dxa"/>
          </w:tcPr>
          <w:p w:rsidR="008620AA" w:rsidRPr="002E37B0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2E37B0">
            <w:pPr>
              <w:rPr>
                <w:sz w:val="20"/>
                <w:szCs w:val="20"/>
              </w:rPr>
            </w:pPr>
            <w:proofErr w:type="spellStart"/>
            <w:r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248" w:type="dxa"/>
          </w:tcPr>
          <w:p w:rsidR="008620AA" w:rsidRPr="008620AA" w:rsidRDefault="008620AA" w:rsidP="002E37B0">
            <w:pPr>
              <w:rPr>
                <w:rFonts w:cs="Arial"/>
                <w:color w:val="000000"/>
                <w:sz w:val="20"/>
                <w:szCs w:val="20"/>
              </w:rPr>
            </w:pPr>
            <w:r w:rsidRPr="008620AA">
              <w:rPr>
                <w:rFonts w:cs="Arial"/>
                <w:color w:val="000000"/>
                <w:sz w:val="20"/>
                <w:szCs w:val="20"/>
              </w:rPr>
              <w:t>QUESTI</w:t>
            </w:r>
            <w:r w:rsidR="00190B16">
              <w:rPr>
                <w:rFonts w:cs="Arial"/>
                <w:color w:val="000000"/>
                <w:sz w:val="20"/>
                <w:szCs w:val="20"/>
              </w:rPr>
              <w:t>O</w:t>
            </w:r>
            <w:r w:rsidRPr="008620AA">
              <w:rPr>
                <w:rFonts w:cs="Arial"/>
                <w:color w:val="000000"/>
                <w:sz w:val="20"/>
                <w:szCs w:val="20"/>
              </w:rPr>
              <w:t>N MARKS (MIGHT BE R</w:t>
            </w:r>
            <w:r>
              <w:rPr>
                <w:rFonts w:cs="Arial"/>
                <w:color w:val="000000"/>
                <w:sz w:val="20"/>
                <w:szCs w:val="20"/>
              </w:rPr>
              <w:t>APLACED BY BRAK DANYCH)</w:t>
            </w:r>
          </w:p>
        </w:tc>
        <w:tc>
          <w:tcPr>
            <w:tcW w:w="2519" w:type="dxa"/>
          </w:tcPr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1 – POSTOJ 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 – URUCHAMIANIE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10 – REG. OBROTOW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11 – SYNCHRONIZACJA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12 – REG. OBCIAZENIA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13 – REG. MOCY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14 – REG. POZIOMU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20 – ODCIAZANIE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lastRenderedPageBreak/>
              <w:t>21 – ODSTAWIANIE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27 – STER. REMONT</w:t>
            </w:r>
          </w:p>
          <w:p w:rsidR="008620AA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29 – ALARM</w:t>
            </w:r>
          </w:p>
          <w:p w:rsidR="008620AA" w:rsidRPr="002E37B0" w:rsidRDefault="008620AA" w:rsidP="002E37B0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30 – AWARIA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lastRenderedPageBreak/>
              <w:t>12</w:t>
            </w:r>
          </w:p>
        </w:tc>
        <w:tc>
          <w:tcPr>
            <w:tcW w:w="1781" w:type="dxa"/>
          </w:tcPr>
          <w:p w:rsidR="008620AA" w:rsidRPr="002E37B0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620AA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WALM.AlmSt10</w:t>
            </w:r>
          </w:p>
        </w:tc>
        <w:tc>
          <w:tcPr>
            <w:tcW w:w="1843" w:type="dxa"/>
          </w:tcPr>
          <w:p w:rsidR="008620AA" w:rsidRPr="002E37B0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620AA">
            <w:pPr>
              <w:rPr>
                <w:sz w:val="20"/>
                <w:szCs w:val="20"/>
              </w:rPr>
            </w:pPr>
            <w:proofErr w:type="spellStart"/>
            <w:r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248" w:type="dxa"/>
          </w:tcPr>
          <w:p w:rsidR="008620AA" w:rsidRDefault="00190B16" w:rsidP="008620AA">
            <w:r w:rsidRPr="008620AA">
              <w:rPr>
                <w:rFonts w:cs="Arial"/>
                <w:color w:val="000000"/>
                <w:sz w:val="20"/>
                <w:szCs w:val="20"/>
              </w:rPr>
              <w:t>QUESTI</w:t>
            </w:r>
            <w:r>
              <w:rPr>
                <w:rFonts w:cs="Arial"/>
                <w:color w:val="000000"/>
                <w:sz w:val="20"/>
                <w:szCs w:val="20"/>
              </w:rPr>
              <w:t>O</w:t>
            </w:r>
            <w:r w:rsidRPr="008620AA">
              <w:rPr>
                <w:rFonts w:cs="Arial"/>
                <w:color w:val="000000"/>
                <w:sz w:val="20"/>
                <w:szCs w:val="20"/>
              </w:rPr>
              <w:t>N MARKS (MIGHT BE R</w:t>
            </w:r>
            <w:r>
              <w:rPr>
                <w:rFonts w:cs="Arial"/>
                <w:color w:val="000000"/>
                <w:sz w:val="20"/>
                <w:szCs w:val="20"/>
              </w:rPr>
              <w:t>APLACED BY BRAK DANYCH)</w:t>
            </w:r>
          </w:p>
        </w:tc>
        <w:tc>
          <w:tcPr>
            <w:tcW w:w="2519" w:type="dxa"/>
          </w:tcPr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 – GOTOWOSC</w:t>
            </w:r>
          </w:p>
          <w:p w:rsidR="008620AA" w:rsidRPr="002E37B0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32 – GOTOWOSC 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13</w:t>
            </w:r>
          </w:p>
        </w:tc>
        <w:tc>
          <w:tcPr>
            <w:tcW w:w="1781" w:type="dxa"/>
          </w:tcPr>
          <w:p w:rsidR="008620AA" w:rsidRPr="002E37B0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7" w:type="dxa"/>
          </w:tcPr>
          <w:p w:rsidR="008620AA" w:rsidRPr="002E37B0" w:rsidRDefault="008620AA" w:rsidP="008620AA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WALM.AlmSt2</w:t>
            </w:r>
          </w:p>
        </w:tc>
        <w:tc>
          <w:tcPr>
            <w:tcW w:w="1843" w:type="dxa"/>
          </w:tcPr>
          <w:p w:rsidR="008620AA" w:rsidRPr="002E37B0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620AA">
            <w:pPr>
              <w:rPr>
                <w:sz w:val="20"/>
                <w:szCs w:val="20"/>
              </w:rPr>
            </w:pPr>
            <w:proofErr w:type="spellStart"/>
            <w:r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248" w:type="dxa"/>
          </w:tcPr>
          <w:p w:rsidR="008620AA" w:rsidRDefault="00190B16" w:rsidP="008620AA">
            <w:r w:rsidRPr="008620AA">
              <w:rPr>
                <w:rFonts w:cs="Arial"/>
                <w:color w:val="000000"/>
                <w:sz w:val="20"/>
                <w:szCs w:val="20"/>
              </w:rPr>
              <w:t>QUESTI</w:t>
            </w:r>
            <w:r>
              <w:rPr>
                <w:rFonts w:cs="Arial"/>
                <w:color w:val="000000"/>
                <w:sz w:val="20"/>
                <w:szCs w:val="20"/>
              </w:rPr>
              <w:t>O</w:t>
            </w:r>
            <w:r w:rsidRPr="008620AA">
              <w:rPr>
                <w:rFonts w:cs="Arial"/>
                <w:color w:val="000000"/>
                <w:sz w:val="20"/>
                <w:szCs w:val="20"/>
              </w:rPr>
              <w:t>N MARKS (MIGHT BE R</w:t>
            </w:r>
            <w:r>
              <w:rPr>
                <w:rFonts w:cs="Arial"/>
                <w:color w:val="000000"/>
                <w:sz w:val="20"/>
                <w:szCs w:val="20"/>
              </w:rPr>
              <w:t>APLACED BY BRAK DANYCH)</w:t>
            </w:r>
          </w:p>
        </w:tc>
        <w:tc>
          <w:tcPr>
            <w:tcW w:w="2519" w:type="dxa"/>
          </w:tcPr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– OTWARTA</w:t>
            </w:r>
          </w:p>
          <w:p w:rsidR="008620AA" w:rsidRPr="002E37B0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ZAMKNIETA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Kod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trybu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WALM.AlmSt9</w:t>
            </w:r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proofErr w:type="spellStart"/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Text</w:t>
            </w:r>
            <w:proofErr w:type="spellEnd"/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Ala</w:t>
            </w:r>
            <w:r>
              <w:rPr>
                <w:sz w:val="20"/>
                <w:szCs w:val="20"/>
                <w:lang w:val="en-US" w:eastAsia="en-GB"/>
              </w:rPr>
              <w:t>r</w:t>
            </w:r>
            <w:r w:rsidRPr="002E37B0">
              <w:rPr>
                <w:sz w:val="20"/>
                <w:szCs w:val="20"/>
                <w:lang w:val="en-US" w:eastAsia="en-GB"/>
              </w:rPr>
              <w:t>ms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3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>. L1</w:t>
            </w:r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HGEN.GenStaTmp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>. L2</w:t>
            </w:r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HGEN.GenStaTmp1</w:t>
            </w:r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>. L3</w:t>
            </w:r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HGEN.GenStaTmp2</w:t>
            </w:r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zelazo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HGEN.CoreTmp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segment 1</w:t>
            </w:r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HBRG.BrgTmp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segment 2</w:t>
            </w:r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HBRG.GenBrgTmp2</w:t>
            </w:r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GUNT.LubWtTmp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Transformator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HTRF.TrfTmp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lastRenderedPageBreak/>
              <w:t>24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 xml:space="preserve">HGEN.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BrgTmp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25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HGEN.BrgTmpBottom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2E37B0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 xml:space="preserve">GUNT. </w:t>
            </w:r>
            <w:proofErr w:type="spellStart"/>
            <w:r w:rsidRPr="002E37B0">
              <w:rPr>
                <w:sz w:val="20"/>
                <w:szCs w:val="20"/>
                <w:lang w:val="en-US" w:eastAsia="en-GB"/>
              </w:rPr>
              <w:t>BrgTmp</w:t>
            </w:r>
            <w:proofErr w:type="spellEnd"/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309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27</w:t>
            </w:r>
          </w:p>
        </w:tc>
        <w:tc>
          <w:tcPr>
            <w:tcW w:w="1781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1567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2" w:type="dxa"/>
          </w:tcPr>
          <w:p w:rsidR="008620AA" w:rsidRPr="002E37B0" w:rsidRDefault="008620AA" w:rsidP="008D76E9">
            <w:pPr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WTUR.W</w:t>
            </w:r>
          </w:p>
        </w:tc>
        <w:tc>
          <w:tcPr>
            <w:tcW w:w="1843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Koronowo – HZ1</w:t>
            </w:r>
          </w:p>
        </w:tc>
        <w:tc>
          <w:tcPr>
            <w:tcW w:w="1491" w:type="dxa"/>
          </w:tcPr>
          <w:p w:rsidR="008620AA" w:rsidRPr="002E37B0" w:rsidRDefault="008620AA" w:rsidP="008D76E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proofErr w:type="spellStart"/>
            <w:r w:rsidRPr="002E37B0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</w:p>
        </w:tc>
        <w:tc>
          <w:tcPr>
            <w:tcW w:w="2248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519" w:type="dxa"/>
          </w:tcPr>
          <w:p w:rsidR="008620AA" w:rsidRPr="002E37B0" w:rsidRDefault="008620AA" w:rsidP="008D76E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2E37B0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BB4749" w:rsidRDefault="00BB4749" w:rsidP="00D34582">
      <w:pPr>
        <w:rPr>
          <w:b/>
          <w:bCs/>
          <w:lang w:val="en-US" w:eastAsia="en-GB"/>
        </w:rPr>
      </w:pPr>
    </w:p>
    <w:p w:rsidR="0056205F" w:rsidRDefault="0056205F">
      <w:pPr>
        <w:rPr>
          <w:b/>
          <w:bCs/>
          <w:lang w:val="en-US" w:eastAsia="en-GB"/>
        </w:rPr>
      </w:pPr>
      <w:r>
        <w:rPr>
          <w:b/>
          <w:bCs/>
          <w:lang w:val="en-US" w:eastAsia="en-GB"/>
        </w:rPr>
        <w:br w:type="page"/>
      </w:r>
    </w:p>
    <w:p w:rsidR="007640C5" w:rsidRPr="008D76E9" w:rsidRDefault="007640C5" w:rsidP="007640C5">
      <w:pPr>
        <w:pStyle w:val="Nagwek2"/>
      </w:pPr>
      <w:r>
        <w:lastRenderedPageBreak/>
        <w:t>Pages: Generator 2</w:t>
      </w:r>
    </w:p>
    <w:p w:rsidR="007640C5" w:rsidRDefault="007640C5" w:rsidP="007640C5">
      <w:pPr>
        <w:rPr>
          <w:b/>
          <w:bCs/>
          <w:lang w:val="en-US" w:eastAsia="en-GB"/>
        </w:rPr>
      </w:pPr>
      <w:r>
        <w:rPr>
          <w:noProof/>
        </w:rPr>
        <w:drawing>
          <wp:inline distT="0" distB="0" distL="0" distR="0" wp14:anchorId="3197F537" wp14:editId="40CD63F6">
            <wp:extent cx="10092059" cy="5676900"/>
            <wp:effectExtent l="0" t="0" r="444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098798" cy="5680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6E9" w:rsidRDefault="008D76E9" w:rsidP="007640C5">
      <w:pPr>
        <w:rPr>
          <w:b/>
          <w:bCs/>
          <w:lang w:val="en-US" w:eastAsia="en-GB"/>
        </w:rPr>
      </w:pPr>
    </w:p>
    <w:p w:rsidR="007640C5" w:rsidRDefault="007640C5" w:rsidP="00D34582">
      <w:pPr>
        <w:rPr>
          <w:b/>
          <w:bCs/>
          <w:lang w:val="en-US" w:eastAsia="en-GB"/>
        </w:rPr>
      </w:pPr>
    </w:p>
    <w:tbl>
      <w:tblPr>
        <w:tblStyle w:val="SCADATable"/>
        <w:tblW w:w="15390" w:type="dxa"/>
        <w:tblLook w:val="04A0" w:firstRow="1" w:lastRow="0" w:firstColumn="1" w:lastColumn="0" w:noHBand="0" w:noVBand="1"/>
      </w:tblPr>
      <w:tblGrid>
        <w:gridCol w:w="1243"/>
        <w:gridCol w:w="1744"/>
        <w:gridCol w:w="1479"/>
        <w:gridCol w:w="2589"/>
        <w:gridCol w:w="1942"/>
        <w:gridCol w:w="1469"/>
        <w:gridCol w:w="2379"/>
        <w:gridCol w:w="2545"/>
      </w:tblGrid>
      <w:tr w:rsidR="008620AA" w:rsidTr="008620A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243" w:type="dxa"/>
          </w:tcPr>
          <w:p w:rsidR="008620AA" w:rsidRPr="008D76E9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1744" w:type="dxa"/>
          </w:tcPr>
          <w:p w:rsidR="008620AA" w:rsidRPr="008D76E9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479" w:type="dxa"/>
          </w:tcPr>
          <w:p w:rsidR="008620AA" w:rsidRPr="008D76E9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589" w:type="dxa"/>
          </w:tcPr>
          <w:p w:rsidR="008620AA" w:rsidRPr="008D76E9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942" w:type="dxa"/>
          </w:tcPr>
          <w:p w:rsidR="008620AA" w:rsidRPr="008D76E9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469" w:type="dxa"/>
          </w:tcPr>
          <w:p w:rsidR="008620AA" w:rsidRPr="008D76E9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379" w:type="dxa"/>
          </w:tcPr>
          <w:p w:rsidR="008620AA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545" w:type="dxa"/>
          </w:tcPr>
          <w:p w:rsidR="008620AA" w:rsidRPr="008D76E9" w:rsidRDefault="008620AA" w:rsidP="007640C5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główny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SLD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147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Sterowanie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Straty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kraty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HTRB.PosPct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GUNT.Rot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SFLW.WtFlw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HBRG.LubFlw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Smarna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HSPD.WtLubFlw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RP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WALM.AlmSt9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proofErr w:type="spellStart"/>
            <w:r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379" w:type="dxa"/>
          </w:tcPr>
          <w:p w:rsidR="008620AA" w:rsidRPr="008620AA" w:rsidRDefault="008620AA" w:rsidP="008620AA">
            <w:pPr>
              <w:rPr>
                <w:rFonts w:cs="Arial"/>
                <w:color w:val="000000"/>
                <w:sz w:val="20"/>
                <w:szCs w:val="20"/>
              </w:rPr>
            </w:pPr>
            <w:r w:rsidRPr="008620AA">
              <w:rPr>
                <w:rFonts w:cs="Arial"/>
                <w:color w:val="000000"/>
                <w:sz w:val="20"/>
                <w:szCs w:val="20"/>
              </w:rPr>
              <w:t>QUESTIN MARKS (MIGHT BE R</w:t>
            </w:r>
            <w:r>
              <w:rPr>
                <w:rFonts w:cs="Arial"/>
                <w:color w:val="000000"/>
                <w:sz w:val="20"/>
                <w:szCs w:val="20"/>
              </w:rPr>
              <w:t>APLACED BY BRAK DANYCH)</w:t>
            </w:r>
          </w:p>
        </w:tc>
        <w:tc>
          <w:tcPr>
            <w:tcW w:w="2545" w:type="dxa"/>
          </w:tcPr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1 – POSTOJ 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 – URUCHAMIANIE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10 – REG. OBROTOW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11 – SYNCHRONIZACJA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12 – REG. OBCIAZENIA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13 – REG. MOCY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14 – REG. POZIOMU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20 – ODCIAZANIE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lastRenderedPageBreak/>
              <w:t>21 – ODSTAWIANIE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27 – STER. REMONT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29 – ALARM</w:t>
            </w:r>
          </w:p>
          <w:p w:rsidR="008620AA" w:rsidRPr="002E37B0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30 – AWARIA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lastRenderedPageBreak/>
              <w:t>12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WALM.AlmSt10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Default="008620AA" w:rsidP="008620AA">
            <w:proofErr w:type="spellStart"/>
            <w:r w:rsidRPr="0026593C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379" w:type="dxa"/>
          </w:tcPr>
          <w:p w:rsidR="008620AA" w:rsidRPr="008620AA" w:rsidRDefault="008620AA" w:rsidP="008620AA">
            <w:pPr>
              <w:rPr>
                <w:rFonts w:cs="Arial"/>
                <w:color w:val="000000"/>
                <w:sz w:val="20"/>
                <w:szCs w:val="20"/>
              </w:rPr>
            </w:pPr>
            <w:r w:rsidRPr="008620AA">
              <w:rPr>
                <w:rFonts w:cs="Arial"/>
                <w:color w:val="000000"/>
                <w:sz w:val="20"/>
                <w:szCs w:val="20"/>
              </w:rPr>
              <w:t>QUESTIN MARKS (MIGHT BE R</w:t>
            </w:r>
            <w:r>
              <w:rPr>
                <w:rFonts w:cs="Arial"/>
                <w:color w:val="000000"/>
                <w:sz w:val="20"/>
                <w:szCs w:val="20"/>
              </w:rPr>
              <w:t>APLACED BY BRAK DANYCH)</w:t>
            </w:r>
          </w:p>
        </w:tc>
        <w:tc>
          <w:tcPr>
            <w:tcW w:w="2545" w:type="dxa"/>
          </w:tcPr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 – GOTOWOSC</w:t>
            </w:r>
          </w:p>
          <w:p w:rsidR="008620AA" w:rsidRPr="002E37B0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32 – GOTOWOSC 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13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WALM.AlmSt2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Default="008620AA" w:rsidP="008620AA">
            <w:proofErr w:type="spellStart"/>
            <w:r w:rsidRPr="0026593C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379" w:type="dxa"/>
          </w:tcPr>
          <w:p w:rsidR="008620AA" w:rsidRPr="008620AA" w:rsidRDefault="008620AA" w:rsidP="008620AA">
            <w:pPr>
              <w:rPr>
                <w:rFonts w:cs="Arial"/>
                <w:color w:val="000000"/>
                <w:sz w:val="20"/>
                <w:szCs w:val="20"/>
              </w:rPr>
            </w:pPr>
            <w:r w:rsidRPr="008620AA">
              <w:rPr>
                <w:rFonts w:cs="Arial"/>
                <w:color w:val="000000"/>
                <w:sz w:val="20"/>
                <w:szCs w:val="20"/>
              </w:rPr>
              <w:t>QUESTIN MARKS (MIGHT BE R</w:t>
            </w:r>
            <w:r>
              <w:rPr>
                <w:rFonts w:cs="Arial"/>
                <w:color w:val="000000"/>
                <w:sz w:val="20"/>
                <w:szCs w:val="20"/>
              </w:rPr>
              <w:t>APLACED BY BRAK DANYCH)</w:t>
            </w:r>
          </w:p>
        </w:tc>
        <w:tc>
          <w:tcPr>
            <w:tcW w:w="2545" w:type="dxa"/>
          </w:tcPr>
          <w:p w:rsidR="008620AA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– OTWARTA</w:t>
            </w:r>
          </w:p>
          <w:p w:rsidR="008620AA" w:rsidRPr="002E37B0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ZAMKNIETA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Kod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trybu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WALM.AlmSt9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Text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Ala</w:t>
            </w:r>
            <w:r>
              <w:rPr>
                <w:sz w:val="20"/>
                <w:szCs w:val="20"/>
                <w:lang w:val="en-US" w:eastAsia="en-GB"/>
              </w:rPr>
              <w:t>r</w:t>
            </w:r>
            <w:r w:rsidRPr="008D76E9">
              <w:rPr>
                <w:sz w:val="20"/>
                <w:szCs w:val="20"/>
                <w:lang w:val="en-US" w:eastAsia="en-GB"/>
              </w:rPr>
              <w:t>ms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>. L1</w:t>
            </w:r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HGEN.GenStaTmp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>. L2</w:t>
            </w:r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HGEN.GenStaTmp1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>. L3</w:t>
            </w:r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HGEN.GenStaTmp2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zelazo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HGEN.CoreTmp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segment 1</w:t>
            </w:r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HBRG.BrgTmp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segment 2</w:t>
            </w:r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HBRG.GenBrgTmp2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GUNT.LubWtTmp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Transformator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HTRF.TrfTmp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lastRenderedPageBreak/>
              <w:t>24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HGEN.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BrgTmp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25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HGEN.BrgTmpBottom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GUNT.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BrgTmp</w:t>
            </w:r>
            <w:proofErr w:type="spellEnd"/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8620AA" w:rsidTr="008620AA">
        <w:tc>
          <w:tcPr>
            <w:tcW w:w="1243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27</w:t>
            </w:r>
          </w:p>
        </w:tc>
        <w:tc>
          <w:tcPr>
            <w:tcW w:w="1744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14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89" w:type="dxa"/>
          </w:tcPr>
          <w:p w:rsidR="008620AA" w:rsidRPr="008D76E9" w:rsidRDefault="008620AA" w:rsidP="008620A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WTUR.W</w:t>
            </w:r>
          </w:p>
        </w:tc>
        <w:tc>
          <w:tcPr>
            <w:tcW w:w="1942" w:type="dxa"/>
          </w:tcPr>
          <w:p w:rsidR="008620AA" w:rsidRPr="008D76E9" w:rsidRDefault="008620AA" w:rsidP="008620AA">
            <w:pPr>
              <w:rPr>
                <w:sz w:val="20"/>
                <w:szCs w:val="20"/>
              </w:rPr>
            </w:pPr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Koronowo – HZ2</w:t>
            </w:r>
          </w:p>
        </w:tc>
        <w:tc>
          <w:tcPr>
            <w:tcW w:w="1469" w:type="dxa"/>
          </w:tcPr>
          <w:p w:rsidR="008620AA" w:rsidRPr="008D76E9" w:rsidRDefault="008620AA" w:rsidP="008620A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</w:p>
        </w:tc>
        <w:tc>
          <w:tcPr>
            <w:tcW w:w="2379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45" w:type="dxa"/>
          </w:tcPr>
          <w:p w:rsidR="008620AA" w:rsidRPr="008D76E9" w:rsidRDefault="008620AA" w:rsidP="008620A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7640C5" w:rsidRDefault="007640C5" w:rsidP="00D34582">
      <w:pPr>
        <w:rPr>
          <w:b/>
          <w:bCs/>
          <w:lang w:val="en-US" w:eastAsia="en-GB"/>
        </w:rPr>
      </w:pPr>
    </w:p>
    <w:p w:rsidR="00AD3CD3" w:rsidRDefault="00AD3CD3" w:rsidP="00D34582">
      <w:pPr>
        <w:rPr>
          <w:b/>
          <w:bCs/>
          <w:lang w:val="en-US" w:eastAsia="en-GB"/>
        </w:rPr>
      </w:pPr>
    </w:p>
    <w:p w:rsidR="00AD3CD3" w:rsidRDefault="00AD3CD3" w:rsidP="00D34582">
      <w:pPr>
        <w:rPr>
          <w:b/>
          <w:bCs/>
          <w:lang w:val="en-US" w:eastAsia="en-GB"/>
        </w:rPr>
      </w:pPr>
    </w:p>
    <w:p w:rsidR="00FD4F6C" w:rsidRDefault="00FD4F6C" w:rsidP="00D34582">
      <w:pPr>
        <w:rPr>
          <w:b/>
          <w:bCs/>
          <w:lang w:val="en-US" w:eastAsia="en-GB"/>
        </w:rPr>
      </w:pPr>
    </w:p>
    <w:p w:rsidR="00AD3CD3" w:rsidRDefault="00AD3CD3" w:rsidP="00D34582">
      <w:pPr>
        <w:rPr>
          <w:b/>
          <w:bCs/>
          <w:lang w:val="en-US" w:eastAsia="en-GB"/>
        </w:rPr>
      </w:pPr>
    </w:p>
    <w:p w:rsidR="00AD3CD3" w:rsidRDefault="00AD3CD3" w:rsidP="00D34582">
      <w:pPr>
        <w:rPr>
          <w:b/>
          <w:bCs/>
          <w:lang w:val="en-US" w:eastAsia="en-GB"/>
        </w:rPr>
      </w:pPr>
    </w:p>
    <w:p w:rsidR="00AD3CD3" w:rsidRDefault="00AD3CD3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C24B00" w:rsidRDefault="001F1A66" w:rsidP="00FF5992">
      <w:pPr>
        <w:pStyle w:val="Nagwek1"/>
      </w:pPr>
      <w:r>
        <w:lastRenderedPageBreak/>
        <w:t xml:space="preserve">EW </w:t>
      </w:r>
      <w:proofErr w:type="spellStart"/>
      <w:r w:rsidR="00C24B00">
        <w:t>Tryszczyn</w:t>
      </w:r>
      <w:proofErr w:type="spellEnd"/>
    </w:p>
    <w:p w:rsidR="00C24B00" w:rsidRDefault="00C24B00" w:rsidP="00FF5992">
      <w:pPr>
        <w:pStyle w:val="Nagwek2"/>
      </w:pPr>
      <w:r>
        <w:t>Pages</w:t>
      </w:r>
      <w:r w:rsidR="00AD3CD3">
        <w:t xml:space="preserve">: </w:t>
      </w:r>
      <w:proofErr w:type="spellStart"/>
      <w:r w:rsidR="00AD3CD3">
        <w:t>SLD_new</w:t>
      </w:r>
      <w:proofErr w:type="spellEnd"/>
    </w:p>
    <w:p w:rsidR="00AD3CD3" w:rsidRDefault="007F616B" w:rsidP="00D34582">
      <w:pPr>
        <w:rPr>
          <w:b/>
          <w:bCs/>
          <w:lang w:val="en-US" w:eastAsia="en-GB"/>
        </w:rPr>
      </w:pPr>
      <w:r>
        <w:rPr>
          <w:noProof/>
        </w:rPr>
        <w:drawing>
          <wp:inline distT="0" distB="0" distL="0" distR="0" wp14:anchorId="1BE19D3E" wp14:editId="67A86380">
            <wp:extent cx="8353425" cy="5186175"/>
            <wp:effectExtent l="0" t="0" r="0" b="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371863" cy="5197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CD3" w:rsidRDefault="00AD3CD3" w:rsidP="00D34582">
      <w:pPr>
        <w:rPr>
          <w:b/>
          <w:bCs/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413"/>
        <w:gridCol w:w="3373"/>
        <w:gridCol w:w="3589"/>
        <w:gridCol w:w="2381"/>
        <w:gridCol w:w="2381"/>
      </w:tblGrid>
      <w:tr w:rsidR="000D320D" w:rsidRPr="000D320D" w:rsidTr="007F61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413" w:type="dxa"/>
          </w:tcPr>
          <w:p w:rsidR="000D320D" w:rsidRPr="000D320D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3373" w:type="dxa"/>
          </w:tcPr>
          <w:p w:rsidR="000D320D" w:rsidRPr="000D320D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3589" w:type="dxa"/>
          </w:tcPr>
          <w:p w:rsidR="000D320D" w:rsidRPr="000D320D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381" w:type="dxa"/>
          </w:tcPr>
          <w:p w:rsidR="000D320D" w:rsidRPr="000D320D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381" w:type="dxa"/>
          </w:tcPr>
          <w:p w:rsidR="000D320D" w:rsidRPr="000D320D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0D320D" w:rsidRPr="000D320D" w:rsidTr="007F616B">
        <w:tc>
          <w:tcPr>
            <w:tcW w:w="141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337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3589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0D320D" w:rsidRPr="000D320D" w:rsidTr="007F616B">
        <w:tc>
          <w:tcPr>
            <w:tcW w:w="141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337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3589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0D320D" w:rsidRPr="000D320D" w:rsidTr="007F616B">
        <w:tc>
          <w:tcPr>
            <w:tcW w:w="141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0D320D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337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0D320D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3589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0D320D" w:rsidRPr="000D320D" w:rsidTr="007F616B">
        <w:tc>
          <w:tcPr>
            <w:tcW w:w="141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Q1.1 (left)</w:t>
            </w:r>
          </w:p>
        </w:tc>
        <w:tc>
          <w:tcPr>
            <w:tcW w:w="3373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589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0D320D">
              <w:rPr>
                <w:sz w:val="20"/>
                <w:szCs w:val="20"/>
                <w:lang w:val="pl-PL" w:eastAsia="en-GB"/>
              </w:rPr>
              <w:t>SPO_LACZ_SMUK_STAN_Statu</w:t>
            </w:r>
            <w:proofErr w:type="spellEnd"/>
          </w:p>
        </w:tc>
        <w:tc>
          <w:tcPr>
            <w:tcW w:w="2381" w:type="dxa"/>
            <w:vMerge w:val="restart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0D320D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0D320D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381" w:type="dxa"/>
          </w:tcPr>
          <w:p w:rsidR="000D320D" w:rsidRPr="00F836AA" w:rsidRDefault="000D320D" w:rsidP="000D320D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0D320D" w:rsidRPr="000D320D" w:rsidTr="007F616B">
        <w:tc>
          <w:tcPr>
            <w:tcW w:w="141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Q1.1 (right)</w:t>
            </w:r>
          </w:p>
        </w:tc>
        <w:tc>
          <w:tcPr>
            <w:tcW w:w="3373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589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0D320D">
              <w:rPr>
                <w:sz w:val="20"/>
                <w:szCs w:val="20"/>
                <w:lang w:val="pl-PL" w:eastAsia="en-GB"/>
              </w:rPr>
              <w:t>SPO_LACZ_KORO_STAN_Statu</w:t>
            </w:r>
            <w:proofErr w:type="spellEnd"/>
          </w:p>
        </w:tc>
        <w:tc>
          <w:tcPr>
            <w:tcW w:w="2381" w:type="dxa"/>
            <w:vMerge/>
          </w:tcPr>
          <w:p w:rsidR="000D320D" w:rsidRPr="000D320D" w:rsidRDefault="000D320D" w:rsidP="000D320D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2381" w:type="dxa"/>
          </w:tcPr>
          <w:p w:rsidR="000D320D" w:rsidRPr="00F836AA" w:rsidRDefault="000D320D" w:rsidP="000D320D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0D320D" w:rsidRPr="000D320D" w:rsidTr="007F616B">
        <w:tc>
          <w:tcPr>
            <w:tcW w:w="141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Q1.2</w:t>
            </w:r>
          </w:p>
        </w:tc>
        <w:tc>
          <w:tcPr>
            <w:tcW w:w="3373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589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SB1_LACZ_GEN_STAN_Status</w:t>
            </w:r>
          </w:p>
        </w:tc>
        <w:tc>
          <w:tcPr>
            <w:tcW w:w="2381" w:type="dxa"/>
            <w:vMerge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381" w:type="dxa"/>
          </w:tcPr>
          <w:p w:rsidR="000D320D" w:rsidRPr="00F836AA" w:rsidRDefault="000D320D" w:rsidP="000D320D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0D320D" w:rsidRPr="000D320D" w:rsidTr="007F616B">
        <w:tc>
          <w:tcPr>
            <w:tcW w:w="141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Q1.3</w:t>
            </w:r>
          </w:p>
        </w:tc>
        <w:tc>
          <w:tcPr>
            <w:tcW w:w="3373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589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pl-PL"/>
              </w:rPr>
            </w:pPr>
            <w:proofErr w:type="spellStart"/>
            <w:r w:rsidRPr="000D320D">
              <w:rPr>
                <w:sz w:val="20"/>
                <w:szCs w:val="20"/>
                <w:lang w:val="pl-PL"/>
              </w:rPr>
              <w:t>SPO_LACZ_SPRZ_STAN_Status</w:t>
            </w:r>
            <w:proofErr w:type="spellEnd"/>
          </w:p>
        </w:tc>
        <w:tc>
          <w:tcPr>
            <w:tcW w:w="2381" w:type="dxa"/>
            <w:vMerge/>
          </w:tcPr>
          <w:p w:rsidR="000D320D" w:rsidRPr="000D320D" w:rsidRDefault="000D320D" w:rsidP="000D320D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2381" w:type="dxa"/>
          </w:tcPr>
          <w:p w:rsidR="000D320D" w:rsidRPr="00F836AA" w:rsidRDefault="000D320D" w:rsidP="000D320D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0D320D" w:rsidRPr="000D320D" w:rsidTr="007F616B">
        <w:tc>
          <w:tcPr>
            <w:tcW w:w="141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Q1.5</w:t>
            </w:r>
          </w:p>
        </w:tc>
        <w:tc>
          <w:tcPr>
            <w:tcW w:w="3373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589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pl-PL"/>
              </w:rPr>
            </w:pPr>
            <w:r w:rsidRPr="000D320D">
              <w:rPr>
                <w:sz w:val="20"/>
                <w:szCs w:val="20"/>
              </w:rPr>
              <w:t>SB2_LACZ_GEN_STAN_Status</w:t>
            </w:r>
          </w:p>
        </w:tc>
        <w:tc>
          <w:tcPr>
            <w:tcW w:w="2381" w:type="dxa"/>
            <w:vMerge/>
          </w:tcPr>
          <w:p w:rsidR="000D320D" w:rsidRPr="000D320D" w:rsidRDefault="000D320D" w:rsidP="000D320D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2381" w:type="dxa"/>
          </w:tcPr>
          <w:p w:rsidR="000D320D" w:rsidRPr="00F836AA" w:rsidRDefault="000D320D" w:rsidP="000D320D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0D320D" w:rsidRPr="000D320D" w:rsidTr="007F616B">
        <w:tc>
          <w:tcPr>
            <w:tcW w:w="1413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N/N</w:t>
            </w:r>
          </w:p>
        </w:tc>
        <w:tc>
          <w:tcPr>
            <w:tcW w:w="3373" w:type="dxa"/>
          </w:tcPr>
          <w:p w:rsidR="000D320D" w:rsidRPr="000D320D" w:rsidRDefault="000D320D" w:rsidP="000D320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589" w:type="dxa"/>
          </w:tcPr>
          <w:p w:rsidR="000D320D" w:rsidRPr="000D320D" w:rsidRDefault="000D320D" w:rsidP="000D320D">
            <w:pPr>
              <w:rPr>
                <w:sz w:val="20"/>
                <w:szCs w:val="20"/>
                <w:lang w:val="pl-PL"/>
              </w:rPr>
            </w:pPr>
            <w:proofErr w:type="spellStart"/>
            <w:r w:rsidRPr="000D320D">
              <w:rPr>
                <w:sz w:val="20"/>
                <w:szCs w:val="20"/>
                <w:lang w:val="pl-PL"/>
              </w:rPr>
              <w:t>SPO_LACZ_TPW_STAN_Status</w:t>
            </w:r>
            <w:proofErr w:type="spellEnd"/>
          </w:p>
        </w:tc>
        <w:tc>
          <w:tcPr>
            <w:tcW w:w="2381" w:type="dxa"/>
            <w:vMerge/>
          </w:tcPr>
          <w:p w:rsidR="000D320D" w:rsidRPr="000D320D" w:rsidRDefault="000D320D" w:rsidP="000D320D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2381" w:type="dxa"/>
          </w:tcPr>
          <w:p w:rsidR="000D320D" w:rsidRPr="00F836AA" w:rsidRDefault="000D320D" w:rsidP="000D320D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</w:tbl>
    <w:p w:rsidR="00AD3CD3" w:rsidRDefault="00AD3CD3" w:rsidP="00D34582">
      <w:pPr>
        <w:rPr>
          <w:b/>
          <w:bCs/>
          <w:lang w:val="pl-PL" w:eastAsia="en-GB"/>
        </w:rPr>
      </w:pPr>
    </w:p>
    <w:p w:rsidR="007F616B" w:rsidRDefault="007F616B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7F616B" w:rsidRDefault="007F616B" w:rsidP="007F616B">
      <w:pPr>
        <w:pStyle w:val="Nagwek2"/>
      </w:pPr>
      <w:r>
        <w:lastRenderedPageBreak/>
        <w:t xml:space="preserve">Pages: </w:t>
      </w:r>
      <w:proofErr w:type="spellStart"/>
      <w:r>
        <w:t>SLD_Details</w:t>
      </w:r>
      <w:proofErr w:type="spellEnd"/>
    </w:p>
    <w:p w:rsidR="007F616B" w:rsidRDefault="00DD3F4B" w:rsidP="00D34582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>
            <wp:extent cx="9258300" cy="5757581"/>
            <wp:effectExtent l="0" t="0" r="0" b="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6146" cy="576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F4B" w:rsidRDefault="00DD3F4B" w:rsidP="00D34582">
      <w:pPr>
        <w:rPr>
          <w:b/>
          <w:bCs/>
          <w:lang w:val="pl-PL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2566"/>
        <w:gridCol w:w="2431"/>
        <w:gridCol w:w="3282"/>
        <w:gridCol w:w="2385"/>
        <w:gridCol w:w="2405"/>
        <w:gridCol w:w="2321"/>
      </w:tblGrid>
      <w:tr w:rsidR="00DD3F4B" w:rsidRPr="008D76E9" w:rsidTr="00CB23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566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431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3282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385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405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321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DD3F4B" w:rsidRPr="008D76E9" w:rsidTr="00CB23EA">
        <w:tc>
          <w:tcPr>
            <w:tcW w:w="2566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główny</w:t>
            </w:r>
            <w:proofErr w:type="spellEnd"/>
          </w:p>
        </w:tc>
        <w:tc>
          <w:tcPr>
            <w:tcW w:w="2431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SLD</w:t>
            </w:r>
            <w:r>
              <w:rPr>
                <w:sz w:val="20"/>
                <w:szCs w:val="20"/>
                <w:lang w:val="en-US" w:eastAsia="en-GB"/>
              </w:rPr>
              <w:t>_new</w:t>
            </w:r>
            <w:proofErr w:type="spellEnd"/>
          </w:p>
        </w:tc>
        <w:tc>
          <w:tcPr>
            <w:tcW w:w="3282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5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05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1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4B" w:rsidRPr="008D76E9" w:rsidTr="00CB23EA">
        <w:tc>
          <w:tcPr>
            <w:tcW w:w="2566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431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3282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5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05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1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4B" w:rsidRPr="008D76E9" w:rsidTr="00CB23EA">
        <w:tc>
          <w:tcPr>
            <w:tcW w:w="2566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431" w:type="dxa"/>
          </w:tcPr>
          <w:p w:rsidR="00DD3F4B" w:rsidRPr="008D76E9" w:rsidRDefault="00DD3F4B" w:rsidP="00190B16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3282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5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05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1" w:type="dxa"/>
          </w:tcPr>
          <w:p w:rsidR="00DD3F4B" w:rsidRPr="008D76E9" w:rsidRDefault="00DD3F4B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0D320D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Q1.2</w:t>
            </w:r>
          </w:p>
        </w:tc>
        <w:tc>
          <w:tcPr>
            <w:tcW w:w="2431" w:type="dxa"/>
          </w:tcPr>
          <w:p w:rsidR="00CB23EA" w:rsidRPr="000D320D" w:rsidRDefault="00CB23EA" w:rsidP="00CB23EA">
            <w:pPr>
              <w:jc w:val="center"/>
              <w:rPr>
                <w:sz w:val="20"/>
                <w:szCs w:val="20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0D320D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SB1_LACZ_GEN_STAN_Status</w:t>
            </w:r>
          </w:p>
        </w:tc>
        <w:tc>
          <w:tcPr>
            <w:tcW w:w="2385" w:type="dxa"/>
          </w:tcPr>
          <w:p w:rsidR="00CB23EA" w:rsidRPr="000D320D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F836AA" w:rsidRDefault="00CB23EA" w:rsidP="00CB23E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  <w:tc>
          <w:tcPr>
            <w:tcW w:w="2321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0D320D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Q1.3</w:t>
            </w:r>
          </w:p>
        </w:tc>
        <w:tc>
          <w:tcPr>
            <w:tcW w:w="2431" w:type="dxa"/>
          </w:tcPr>
          <w:p w:rsidR="00CB23EA" w:rsidRPr="000D320D" w:rsidRDefault="00CB23EA" w:rsidP="00CB23EA">
            <w:pPr>
              <w:jc w:val="center"/>
              <w:rPr>
                <w:sz w:val="20"/>
                <w:szCs w:val="20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0D320D" w:rsidRDefault="00CB23EA" w:rsidP="00CB23EA">
            <w:pPr>
              <w:rPr>
                <w:sz w:val="20"/>
                <w:szCs w:val="20"/>
                <w:lang w:val="pl-PL"/>
              </w:rPr>
            </w:pPr>
            <w:proofErr w:type="spellStart"/>
            <w:r w:rsidRPr="000D320D">
              <w:rPr>
                <w:sz w:val="20"/>
                <w:szCs w:val="20"/>
                <w:lang w:val="pl-PL"/>
              </w:rPr>
              <w:t>SPO_LACZ_SPRZ_STAN_Status</w:t>
            </w:r>
            <w:proofErr w:type="spellEnd"/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F836AA" w:rsidRDefault="00CB23EA" w:rsidP="00CB23E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  <w:tc>
          <w:tcPr>
            <w:tcW w:w="2321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0D320D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Q1.5</w:t>
            </w:r>
          </w:p>
        </w:tc>
        <w:tc>
          <w:tcPr>
            <w:tcW w:w="2431" w:type="dxa"/>
          </w:tcPr>
          <w:p w:rsidR="00CB23EA" w:rsidRPr="000D320D" w:rsidRDefault="00CB23EA" w:rsidP="00CB23EA">
            <w:pPr>
              <w:jc w:val="center"/>
              <w:rPr>
                <w:sz w:val="20"/>
                <w:szCs w:val="20"/>
              </w:rPr>
            </w:pPr>
            <w:r w:rsidRPr="000D320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0D320D" w:rsidRDefault="00CB23EA" w:rsidP="00CB23EA">
            <w:pPr>
              <w:rPr>
                <w:sz w:val="20"/>
                <w:szCs w:val="20"/>
                <w:lang w:val="pl-PL"/>
              </w:rPr>
            </w:pPr>
            <w:r w:rsidRPr="000D320D">
              <w:rPr>
                <w:sz w:val="20"/>
                <w:szCs w:val="20"/>
              </w:rPr>
              <w:t>SB2_LACZ_GEN_STAN_Status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F836AA" w:rsidRDefault="00CB23EA" w:rsidP="00CB23E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  <w:tc>
          <w:tcPr>
            <w:tcW w:w="2321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U1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MP2_NAPIECIE_L1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</w:t>
            </w:r>
            <w:r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MP2_NAPIECIE_L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</w:t>
            </w:r>
            <w:r>
              <w:rPr>
                <w:sz w:val="20"/>
                <w:szCs w:val="20"/>
                <w:lang w:val="en-US" w:eastAsia="en-GB"/>
              </w:rPr>
              <w:t>1</w:t>
            </w:r>
            <w:r w:rsidRPr="008D76E9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MP2_NAPIECIE_L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MP2_PRAD_L1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MP2_PRAD_L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MP2_PRAD_L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MP2_COS_FI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P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MP2_MOC_P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Q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MP2_MOC_</w:t>
            </w:r>
            <w:r>
              <w:rPr>
                <w:sz w:val="20"/>
                <w:szCs w:val="20"/>
                <w:lang w:val="en-US" w:eastAsia="en-GB"/>
              </w:rPr>
              <w:t>Q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U1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</w:t>
            </w:r>
            <w:r>
              <w:rPr>
                <w:sz w:val="20"/>
                <w:szCs w:val="20"/>
                <w:lang w:val="en-US" w:eastAsia="en-GB"/>
              </w:rPr>
              <w:t>5</w:t>
            </w:r>
            <w:r w:rsidRPr="00CB23EA">
              <w:rPr>
                <w:sz w:val="20"/>
                <w:szCs w:val="20"/>
                <w:lang w:val="en-US" w:eastAsia="en-GB"/>
              </w:rPr>
              <w:t>_NAPIECIE_L1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U2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</w:t>
            </w:r>
            <w:r>
              <w:rPr>
                <w:sz w:val="20"/>
                <w:szCs w:val="20"/>
                <w:lang w:val="en-US" w:eastAsia="en-GB"/>
              </w:rPr>
              <w:t>5</w:t>
            </w:r>
            <w:r w:rsidRPr="00CB23EA">
              <w:rPr>
                <w:sz w:val="20"/>
                <w:szCs w:val="20"/>
                <w:lang w:val="en-US" w:eastAsia="en-GB"/>
              </w:rPr>
              <w:t>_NAPIECIE_L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U</w:t>
            </w:r>
            <w:r>
              <w:rPr>
                <w:sz w:val="20"/>
                <w:szCs w:val="20"/>
                <w:lang w:val="en-US" w:eastAsia="en-GB"/>
              </w:rPr>
              <w:t>1</w:t>
            </w:r>
            <w:r w:rsidRPr="008D76E9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</w:t>
            </w:r>
            <w:r>
              <w:rPr>
                <w:sz w:val="20"/>
                <w:szCs w:val="20"/>
                <w:lang w:val="en-US" w:eastAsia="en-GB"/>
              </w:rPr>
              <w:t>5</w:t>
            </w:r>
            <w:r w:rsidRPr="00CB23EA">
              <w:rPr>
                <w:sz w:val="20"/>
                <w:szCs w:val="20"/>
                <w:lang w:val="en-US" w:eastAsia="en-GB"/>
              </w:rPr>
              <w:t>_NAPIECIE_L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lastRenderedPageBreak/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</w:t>
            </w:r>
            <w:r>
              <w:rPr>
                <w:sz w:val="20"/>
                <w:szCs w:val="20"/>
                <w:lang w:val="en-US" w:eastAsia="en-GB"/>
              </w:rPr>
              <w:t>5</w:t>
            </w:r>
            <w:r w:rsidRPr="00CB23EA">
              <w:rPr>
                <w:sz w:val="20"/>
                <w:szCs w:val="20"/>
                <w:lang w:val="en-US" w:eastAsia="en-GB"/>
              </w:rPr>
              <w:t>_PRAD_L1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</w:t>
            </w:r>
            <w:r>
              <w:rPr>
                <w:sz w:val="20"/>
                <w:szCs w:val="20"/>
                <w:lang w:val="en-US" w:eastAsia="en-GB"/>
              </w:rPr>
              <w:t>5</w:t>
            </w:r>
            <w:r w:rsidRPr="00CB23EA">
              <w:rPr>
                <w:sz w:val="20"/>
                <w:szCs w:val="20"/>
                <w:lang w:val="en-US" w:eastAsia="en-GB"/>
              </w:rPr>
              <w:t>_PRAD_L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</w:t>
            </w:r>
            <w:r>
              <w:rPr>
                <w:sz w:val="20"/>
                <w:szCs w:val="20"/>
                <w:lang w:val="en-US" w:eastAsia="en-GB"/>
              </w:rPr>
              <w:t>5</w:t>
            </w:r>
            <w:r w:rsidRPr="00CB23EA">
              <w:rPr>
                <w:sz w:val="20"/>
                <w:szCs w:val="20"/>
                <w:lang w:val="en-US" w:eastAsia="en-GB"/>
              </w:rPr>
              <w:t>_PRAD_L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</w:t>
            </w:r>
            <w:r>
              <w:rPr>
                <w:sz w:val="20"/>
                <w:szCs w:val="20"/>
                <w:lang w:val="en-US" w:eastAsia="en-GB"/>
              </w:rPr>
              <w:t>5</w:t>
            </w:r>
            <w:r w:rsidRPr="00CB23EA">
              <w:rPr>
                <w:sz w:val="20"/>
                <w:szCs w:val="20"/>
                <w:lang w:val="en-US" w:eastAsia="en-GB"/>
              </w:rPr>
              <w:t>_COS_FI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P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</w:t>
            </w:r>
            <w:r>
              <w:rPr>
                <w:sz w:val="20"/>
                <w:szCs w:val="20"/>
                <w:lang w:val="en-US" w:eastAsia="en-GB"/>
              </w:rPr>
              <w:t>5</w:t>
            </w:r>
            <w:r w:rsidRPr="00CB23EA">
              <w:rPr>
                <w:sz w:val="20"/>
                <w:szCs w:val="20"/>
                <w:lang w:val="en-US" w:eastAsia="en-GB"/>
              </w:rPr>
              <w:t>_MOC_P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CB23EA" w:rsidRPr="008D76E9" w:rsidTr="00CB23EA">
        <w:tc>
          <w:tcPr>
            <w:tcW w:w="2566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8D76E9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  <w:r w:rsidRPr="008D76E9">
              <w:rPr>
                <w:sz w:val="20"/>
                <w:szCs w:val="20"/>
                <w:lang w:val="en-US" w:eastAsia="en-GB"/>
              </w:rPr>
              <w:t xml:space="preserve"> Q</w:t>
            </w:r>
          </w:p>
        </w:tc>
        <w:tc>
          <w:tcPr>
            <w:tcW w:w="243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82" w:type="dxa"/>
          </w:tcPr>
          <w:p w:rsidR="00CB23EA" w:rsidRPr="008D76E9" w:rsidRDefault="00CB23EA" w:rsidP="00CB23EA">
            <w:pPr>
              <w:rPr>
                <w:sz w:val="20"/>
                <w:szCs w:val="20"/>
                <w:lang w:val="en-US" w:eastAsia="en-GB"/>
              </w:rPr>
            </w:pPr>
            <w:r w:rsidRPr="00CB23EA">
              <w:rPr>
                <w:sz w:val="20"/>
                <w:szCs w:val="20"/>
                <w:lang w:val="en-US" w:eastAsia="en-GB"/>
              </w:rPr>
              <w:t>MP</w:t>
            </w:r>
            <w:r>
              <w:rPr>
                <w:sz w:val="20"/>
                <w:szCs w:val="20"/>
                <w:lang w:val="en-US" w:eastAsia="en-GB"/>
              </w:rPr>
              <w:t>5</w:t>
            </w:r>
            <w:r w:rsidRPr="00CB23EA">
              <w:rPr>
                <w:sz w:val="20"/>
                <w:szCs w:val="20"/>
                <w:lang w:val="en-US" w:eastAsia="en-GB"/>
              </w:rPr>
              <w:t>_MOC_</w:t>
            </w:r>
            <w:r>
              <w:rPr>
                <w:sz w:val="20"/>
                <w:szCs w:val="20"/>
                <w:lang w:val="en-US" w:eastAsia="en-GB"/>
              </w:rPr>
              <w:t>Q</w:t>
            </w:r>
          </w:p>
        </w:tc>
        <w:tc>
          <w:tcPr>
            <w:tcW w:w="2385" w:type="dxa"/>
          </w:tcPr>
          <w:p w:rsidR="00CB23EA" w:rsidRDefault="00CB23EA" w:rsidP="00CB23EA">
            <w:proofErr w:type="spellStart"/>
            <w:r w:rsidRPr="00585FB6">
              <w:rPr>
                <w:sz w:val="20"/>
                <w:szCs w:val="20"/>
                <w:lang w:val="en-US" w:eastAsia="en-GB"/>
              </w:rPr>
              <w:t>Tryszczyn</w:t>
            </w:r>
            <w:proofErr w:type="spellEnd"/>
            <w:r w:rsidRPr="00585FB6">
              <w:rPr>
                <w:sz w:val="20"/>
                <w:szCs w:val="20"/>
                <w:lang w:val="en-US" w:eastAsia="en-GB"/>
              </w:rPr>
              <w:t xml:space="preserve"> Substation</w:t>
            </w:r>
          </w:p>
        </w:tc>
        <w:tc>
          <w:tcPr>
            <w:tcW w:w="2405" w:type="dxa"/>
          </w:tcPr>
          <w:p w:rsidR="00CB23EA" w:rsidRPr="008D76E9" w:rsidRDefault="00CB23EA" w:rsidP="00CB23EA">
            <w:pPr>
              <w:rPr>
                <w:sz w:val="20"/>
                <w:szCs w:val="20"/>
              </w:rPr>
            </w:pP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8D76E9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321" w:type="dxa"/>
          </w:tcPr>
          <w:p w:rsidR="00CB23EA" w:rsidRPr="008D76E9" w:rsidRDefault="00CB23EA" w:rsidP="00CB23E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8D76E9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DD3F4B" w:rsidRDefault="00DD3F4B" w:rsidP="00D34582">
      <w:pPr>
        <w:rPr>
          <w:b/>
          <w:bCs/>
          <w:lang w:val="pl-PL" w:eastAsia="en-GB"/>
        </w:rPr>
      </w:pPr>
    </w:p>
    <w:p w:rsidR="00724217" w:rsidRDefault="00724217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AD3CD3" w:rsidRDefault="00724217" w:rsidP="007F616B">
      <w:pPr>
        <w:pStyle w:val="Nagwek2"/>
      </w:pPr>
      <w:r>
        <w:lastRenderedPageBreak/>
        <w:t>Pages: Generator 1</w:t>
      </w:r>
    </w:p>
    <w:p w:rsidR="00724217" w:rsidRDefault="00724217" w:rsidP="00D34582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152A139E" wp14:editId="295F2A42">
            <wp:extent cx="10024326" cy="56388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033764" cy="5644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616B" w:rsidRDefault="007F616B" w:rsidP="00D34582">
      <w:pPr>
        <w:rPr>
          <w:b/>
          <w:bCs/>
          <w:lang w:val="pl-PL" w:eastAsia="en-GB"/>
        </w:rPr>
      </w:pPr>
    </w:p>
    <w:p w:rsidR="007F616B" w:rsidRDefault="007F616B" w:rsidP="00D34582">
      <w:pPr>
        <w:rPr>
          <w:b/>
          <w:bCs/>
          <w:lang w:val="pl-PL" w:eastAsia="en-GB"/>
        </w:rPr>
      </w:pPr>
    </w:p>
    <w:tbl>
      <w:tblPr>
        <w:tblStyle w:val="SCADATable"/>
        <w:tblW w:w="14180" w:type="dxa"/>
        <w:tblLook w:val="04A0" w:firstRow="1" w:lastRow="0" w:firstColumn="1" w:lastColumn="0" w:noHBand="0" w:noVBand="1"/>
      </w:tblPr>
      <w:tblGrid>
        <w:gridCol w:w="1124"/>
        <w:gridCol w:w="2087"/>
        <w:gridCol w:w="1533"/>
        <w:gridCol w:w="2643"/>
        <w:gridCol w:w="1552"/>
        <w:gridCol w:w="1563"/>
        <w:gridCol w:w="1560"/>
        <w:gridCol w:w="2118"/>
      </w:tblGrid>
      <w:tr w:rsidR="000D320D" w:rsidRPr="007F616B" w:rsidTr="0028026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24" w:type="dxa"/>
          </w:tcPr>
          <w:p w:rsidR="000D320D" w:rsidRPr="007F616B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87" w:type="dxa"/>
          </w:tcPr>
          <w:p w:rsidR="000D320D" w:rsidRPr="007F616B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533" w:type="dxa"/>
          </w:tcPr>
          <w:p w:rsidR="000D320D" w:rsidRPr="007F616B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643" w:type="dxa"/>
          </w:tcPr>
          <w:p w:rsidR="000D320D" w:rsidRPr="007F616B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552" w:type="dxa"/>
          </w:tcPr>
          <w:p w:rsidR="000D320D" w:rsidRPr="007F616B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63" w:type="dxa"/>
          </w:tcPr>
          <w:p w:rsidR="000D320D" w:rsidRPr="007F616B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560" w:type="dxa"/>
          </w:tcPr>
          <w:p w:rsidR="000D320D" w:rsidRPr="007F616B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118" w:type="dxa"/>
          </w:tcPr>
          <w:p w:rsidR="000D320D" w:rsidRPr="007F616B" w:rsidRDefault="000D320D" w:rsidP="00724217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główny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264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52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60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1533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264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52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60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64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52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60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Straty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kraty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HTRB.PosPct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GUNT.Rot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SFLW.WtFlw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280264" w:rsidP="005C7E04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1552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Text</w:t>
            </w:r>
            <w:proofErr w:type="spellEnd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1560" w:type="dxa"/>
          </w:tcPr>
          <w:p w:rsidR="000D320D" w:rsidRPr="007F616B" w:rsidRDefault="00280264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0D320D" w:rsidRPr="007F616B" w:rsidRDefault="000D320D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lastRenderedPageBreak/>
              <w:t>10</w:t>
            </w: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Smarna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HSPD.WtLubFlw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280264" w:rsidRPr="00280264" w:rsidTr="00280264">
        <w:tc>
          <w:tcPr>
            <w:tcW w:w="1124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2087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533" w:type="dxa"/>
          </w:tcPr>
          <w:p w:rsidR="00280264" w:rsidRPr="007F616B" w:rsidRDefault="00280264" w:rsidP="0028026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GUNT.AlmSt</w:t>
            </w:r>
            <w:proofErr w:type="spellEnd"/>
          </w:p>
        </w:tc>
        <w:tc>
          <w:tcPr>
            <w:tcW w:w="1552" w:type="dxa"/>
          </w:tcPr>
          <w:p w:rsidR="00280264" w:rsidRPr="007F616B" w:rsidRDefault="00280264" w:rsidP="0028026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280264" w:rsidRPr="007F616B" w:rsidRDefault="00280264" w:rsidP="00280264">
            <w:pPr>
              <w:rPr>
                <w:sz w:val="20"/>
                <w:szCs w:val="20"/>
              </w:rPr>
            </w:pP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Text</w:t>
            </w:r>
            <w:proofErr w:type="spellEnd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1560" w:type="dxa"/>
          </w:tcPr>
          <w:p w:rsidR="00280264" w:rsidRDefault="00280264" w:rsidP="00280264">
            <w:r w:rsidRPr="00944379"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1 – POSTOJ 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 – URUCHAMIANIE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10 – REG. OBROTOW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11 – SYNCHRONIZACJA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12 – REG. OBCIAZENIA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13 – REG. MOCY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14 – REG. POZIOMU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20 – ODCIAZANIE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21 – ODSTAWIANIE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27 – STER. REMONT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29 – ALARM</w:t>
            </w:r>
          </w:p>
          <w:p w:rsidR="00280264" w:rsidRPr="007F616B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30 – AWARIA</w:t>
            </w:r>
          </w:p>
        </w:tc>
      </w:tr>
      <w:tr w:rsidR="00280264" w:rsidRPr="007F616B" w:rsidTr="00280264">
        <w:tc>
          <w:tcPr>
            <w:tcW w:w="1124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2087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</w:p>
        </w:tc>
        <w:tc>
          <w:tcPr>
            <w:tcW w:w="1533" w:type="dxa"/>
          </w:tcPr>
          <w:p w:rsidR="00280264" w:rsidRPr="007F616B" w:rsidRDefault="00280264" w:rsidP="0028026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WALM.AlmSt10</w:t>
            </w:r>
          </w:p>
        </w:tc>
        <w:tc>
          <w:tcPr>
            <w:tcW w:w="1552" w:type="dxa"/>
          </w:tcPr>
          <w:p w:rsidR="00280264" w:rsidRPr="007F616B" w:rsidRDefault="00280264" w:rsidP="0028026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280264" w:rsidRPr="007F616B" w:rsidRDefault="00280264" w:rsidP="00280264">
            <w:pPr>
              <w:rPr>
                <w:sz w:val="20"/>
                <w:szCs w:val="20"/>
              </w:rPr>
            </w:pP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Text</w:t>
            </w:r>
            <w:proofErr w:type="spellEnd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1560" w:type="dxa"/>
          </w:tcPr>
          <w:p w:rsidR="00280264" w:rsidRDefault="00280264" w:rsidP="00280264">
            <w:r w:rsidRPr="00944379"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280264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 – GOTOWOSC</w:t>
            </w:r>
          </w:p>
          <w:p w:rsidR="00280264" w:rsidRPr="007F616B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32 – GOTOWOSC</w:t>
            </w: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Alrams</w:t>
            </w:r>
            <w:proofErr w:type="spellEnd"/>
          </w:p>
        </w:tc>
        <w:tc>
          <w:tcPr>
            <w:tcW w:w="2643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52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560" w:type="dxa"/>
          </w:tcPr>
          <w:p w:rsidR="000D320D" w:rsidRPr="007F616B" w:rsidRDefault="000D320D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118" w:type="dxa"/>
          </w:tcPr>
          <w:p w:rsidR="000D320D" w:rsidRPr="007F616B" w:rsidRDefault="000D320D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>. L1</w:t>
            </w:r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GUNT.GenStaTmpL1_1</w:t>
            </w:r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>. L2</w:t>
            </w:r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GUNT.GenStaTmpL2_1</w:t>
            </w:r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>. L3</w:t>
            </w:r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GUNT.GenStaTmpL3_1</w:t>
            </w:r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lastRenderedPageBreak/>
              <w:t>19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zelazo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GUNT.GenStaTmpL3_2</w:t>
            </w:r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segment 1</w:t>
            </w:r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HBRG.GenBRgTmp2</w:t>
            </w:r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2087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segment 2</w:t>
            </w:r>
          </w:p>
        </w:tc>
        <w:tc>
          <w:tcPr>
            <w:tcW w:w="1533" w:type="dxa"/>
          </w:tcPr>
          <w:p w:rsidR="000D320D" w:rsidRPr="007F616B" w:rsidRDefault="000D320D" w:rsidP="00F4263D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HBRG.GenBRgTmp2</w:t>
            </w:r>
          </w:p>
        </w:tc>
        <w:tc>
          <w:tcPr>
            <w:tcW w:w="1552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F4263D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F4263D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280264" w:rsidRPr="007F616B" w:rsidTr="00280264">
        <w:tc>
          <w:tcPr>
            <w:tcW w:w="1124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2087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1533" w:type="dxa"/>
          </w:tcPr>
          <w:p w:rsidR="00280264" w:rsidRPr="007F616B" w:rsidRDefault="00280264" w:rsidP="0028026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GUNT.LubWtTmp</w:t>
            </w:r>
            <w:proofErr w:type="spellEnd"/>
          </w:p>
        </w:tc>
        <w:tc>
          <w:tcPr>
            <w:tcW w:w="1552" w:type="dxa"/>
          </w:tcPr>
          <w:p w:rsidR="00280264" w:rsidRPr="007F616B" w:rsidRDefault="00280264" w:rsidP="0028026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280264" w:rsidRPr="007F616B" w:rsidRDefault="00280264" w:rsidP="00280264">
            <w:pPr>
              <w:rPr>
                <w:sz w:val="20"/>
                <w:szCs w:val="20"/>
              </w:rPr>
            </w:pP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Text</w:t>
            </w:r>
            <w:proofErr w:type="spellEnd"/>
          </w:p>
        </w:tc>
        <w:tc>
          <w:tcPr>
            <w:tcW w:w="1560" w:type="dxa"/>
          </w:tcPr>
          <w:p w:rsidR="00280264" w:rsidRDefault="00280264" w:rsidP="00280264">
            <w:r w:rsidRPr="00F158E0"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280264" w:rsidRPr="007F616B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</w:tr>
      <w:tr w:rsidR="00280264" w:rsidRPr="007F616B" w:rsidTr="00280264">
        <w:tc>
          <w:tcPr>
            <w:tcW w:w="1124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2087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Transformator</w:t>
            </w:r>
            <w:proofErr w:type="spellEnd"/>
          </w:p>
        </w:tc>
        <w:tc>
          <w:tcPr>
            <w:tcW w:w="1533" w:type="dxa"/>
          </w:tcPr>
          <w:p w:rsidR="00280264" w:rsidRPr="007F616B" w:rsidRDefault="00280264" w:rsidP="0028026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280264" w:rsidRPr="007F616B" w:rsidRDefault="00280264" w:rsidP="00280264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1552" w:type="dxa"/>
          </w:tcPr>
          <w:p w:rsidR="00280264" w:rsidRPr="007F616B" w:rsidRDefault="00280264" w:rsidP="0028026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280264" w:rsidRPr="007F616B" w:rsidRDefault="00280264" w:rsidP="00280264">
            <w:pPr>
              <w:rPr>
                <w:sz w:val="20"/>
                <w:szCs w:val="20"/>
              </w:rPr>
            </w:pP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Text</w:t>
            </w:r>
            <w:proofErr w:type="spellEnd"/>
          </w:p>
        </w:tc>
        <w:tc>
          <w:tcPr>
            <w:tcW w:w="1560" w:type="dxa"/>
          </w:tcPr>
          <w:p w:rsidR="00280264" w:rsidRDefault="00280264" w:rsidP="00280264">
            <w:r w:rsidRPr="00F158E0"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280264" w:rsidRPr="007F616B" w:rsidRDefault="00280264" w:rsidP="0028026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HBRG. GenBrgTmp1</w:t>
            </w:r>
          </w:p>
        </w:tc>
        <w:tc>
          <w:tcPr>
            <w:tcW w:w="1552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25</w:t>
            </w: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280264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HGEN.BrgTmpBottom</w:t>
            </w:r>
            <w:proofErr w:type="spellEnd"/>
          </w:p>
        </w:tc>
        <w:tc>
          <w:tcPr>
            <w:tcW w:w="1552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Text</w:t>
            </w:r>
            <w:proofErr w:type="spellEnd"/>
          </w:p>
        </w:tc>
        <w:tc>
          <w:tcPr>
            <w:tcW w:w="1560" w:type="dxa"/>
          </w:tcPr>
          <w:p w:rsidR="000D320D" w:rsidRPr="007F616B" w:rsidRDefault="00280264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158E0"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0D320D" w:rsidRPr="007F616B" w:rsidRDefault="000D320D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153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HBRG. GenBrgTmp3</w:t>
            </w:r>
          </w:p>
        </w:tc>
        <w:tc>
          <w:tcPr>
            <w:tcW w:w="1552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0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0D320D" w:rsidRPr="007F616B" w:rsidTr="00280264">
        <w:tc>
          <w:tcPr>
            <w:tcW w:w="1124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27</w:t>
            </w:r>
          </w:p>
        </w:tc>
        <w:tc>
          <w:tcPr>
            <w:tcW w:w="2087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1533" w:type="dxa"/>
          </w:tcPr>
          <w:p w:rsidR="000D320D" w:rsidRPr="007F616B" w:rsidRDefault="000D320D" w:rsidP="005C7E04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43" w:type="dxa"/>
          </w:tcPr>
          <w:p w:rsidR="000D320D" w:rsidRPr="007F616B" w:rsidRDefault="000D320D" w:rsidP="005C7E04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WTUR.W</w:t>
            </w:r>
          </w:p>
        </w:tc>
        <w:tc>
          <w:tcPr>
            <w:tcW w:w="1552" w:type="dxa"/>
          </w:tcPr>
          <w:p w:rsidR="000D320D" w:rsidRPr="007F616B" w:rsidRDefault="000D320D" w:rsidP="005C7E04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– HZ1</w:t>
            </w:r>
          </w:p>
        </w:tc>
        <w:tc>
          <w:tcPr>
            <w:tcW w:w="1563" w:type="dxa"/>
          </w:tcPr>
          <w:p w:rsidR="000D320D" w:rsidRPr="007F616B" w:rsidRDefault="000D320D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</w:p>
        </w:tc>
        <w:tc>
          <w:tcPr>
            <w:tcW w:w="1560" w:type="dxa"/>
          </w:tcPr>
          <w:p w:rsidR="000D320D" w:rsidRPr="007F616B" w:rsidRDefault="000D320D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118" w:type="dxa"/>
          </w:tcPr>
          <w:p w:rsidR="000D320D" w:rsidRPr="007F616B" w:rsidRDefault="000D320D" w:rsidP="005C7E04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</w:tr>
    </w:tbl>
    <w:p w:rsidR="00724217" w:rsidRDefault="00724217" w:rsidP="00D34582">
      <w:pPr>
        <w:rPr>
          <w:b/>
          <w:bCs/>
          <w:lang w:val="pl-PL" w:eastAsia="en-GB"/>
        </w:rPr>
      </w:pPr>
    </w:p>
    <w:p w:rsidR="005C7E04" w:rsidRDefault="005C7E04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5C7E04" w:rsidRDefault="005C7E04" w:rsidP="007F616B">
      <w:pPr>
        <w:pStyle w:val="Nagwek2"/>
      </w:pPr>
      <w:r>
        <w:lastRenderedPageBreak/>
        <w:t>Pages: Generator 2</w:t>
      </w:r>
    </w:p>
    <w:p w:rsidR="005C7E04" w:rsidRDefault="005C7E04" w:rsidP="00D34582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1BD776A6" wp14:editId="1542CCCE">
            <wp:extent cx="10092059" cy="5676900"/>
            <wp:effectExtent l="0" t="0" r="4445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099101" cy="568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E04" w:rsidRDefault="005C7E04" w:rsidP="00D34582">
      <w:pPr>
        <w:rPr>
          <w:b/>
          <w:bCs/>
          <w:lang w:val="pl-PL" w:eastAsia="en-GB"/>
        </w:rPr>
      </w:pPr>
    </w:p>
    <w:p w:rsidR="007F616B" w:rsidRDefault="007F616B" w:rsidP="00D34582">
      <w:pPr>
        <w:rPr>
          <w:b/>
          <w:bCs/>
          <w:lang w:val="pl-PL" w:eastAsia="en-GB"/>
        </w:rPr>
      </w:pPr>
    </w:p>
    <w:tbl>
      <w:tblPr>
        <w:tblStyle w:val="SCADATable"/>
        <w:tblW w:w="14886" w:type="dxa"/>
        <w:tblLook w:val="04A0" w:firstRow="1" w:lastRow="0" w:firstColumn="1" w:lastColumn="0" w:noHBand="0" w:noVBand="1"/>
      </w:tblPr>
      <w:tblGrid>
        <w:gridCol w:w="1231"/>
        <w:gridCol w:w="2304"/>
        <w:gridCol w:w="1573"/>
        <w:gridCol w:w="2657"/>
        <w:gridCol w:w="1864"/>
        <w:gridCol w:w="1571"/>
        <w:gridCol w:w="1568"/>
        <w:gridCol w:w="2118"/>
      </w:tblGrid>
      <w:tr w:rsidR="007F616B" w:rsidRPr="007F616B" w:rsidTr="004008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231" w:type="dxa"/>
          </w:tcPr>
          <w:p w:rsidR="007F616B" w:rsidRPr="007F616B" w:rsidRDefault="007F616B" w:rsidP="00FC50C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04" w:type="dxa"/>
          </w:tcPr>
          <w:p w:rsidR="007F616B" w:rsidRPr="007F616B" w:rsidRDefault="007F616B" w:rsidP="00FC50C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573" w:type="dxa"/>
          </w:tcPr>
          <w:p w:rsidR="007F616B" w:rsidRPr="007F616B" w:rsidRDefault="007F616B" w:rsidP="00FC50C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657" w:type="dxa"/>
          </w:tcPr>
          <w:p w:rsidR="007F616B" w:rsidRPr="007F616B" w:rsidRDefault="007F616B" w:rsidP="00FC50C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864" w:type="dxa"/>
          </w:tcPr>
          <w:p w:rsidR="007F616B" w:rsidRPr="007F616B" w:rsidRDefault="007F616B" w:rsidP="00FC50C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71" w:type="dxa"/>
          </w:tcPr>
          <w:p w:rsidR="007F616B" w:rsidRPr="007F616B" w:rsidRDefault="007F616B" w:rsidP="00FC50C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568" w:type="dxa"/>
          </w:tcPr>
          <w:p w:rsidR="007F616B" w:rsidRPr="007F616B" w:rsidRDefault="007F616B" w:rsidP="00FC50C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118" w:type="dxa"/>
          </w:tcPr>
          <w:p w:rsidR="007F616B" w:rsidRDefault="007F616B" w:rsidP="00FC50C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główny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2657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64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1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1573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64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1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657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64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1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Straty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kraty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HTRB.PosPct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GUNT.Rot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SFLW.WtFlw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40085A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Text</w:t>
            </w:r>
            <w:proofErr w:type="spellEnd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</w:p>
        </w:tc>
        <w:tc>
          <w:tcPr>
            <w:tcW w:w="1568" w:type="dxa"/>
          </w:tcPr>
          <w:p w:rsidR="0040085A" w:rsidRPr="007F616B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Smarna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HSPD.WtLubFlw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40085A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GUNT.AlmSt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121AF6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proofErr w:type="spellStart"/>
            <w:r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1568" w:type="dxa"/>
          </w:tcPr>
          <w:p w:rsidR="0040085A" w:rsidRPr="007F616B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1 – POSTOJ 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 – URUCHAMIANIE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10 – REG. OBROTOW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11 – SYNCHRONIZACJA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lastRenderedPageBreak/>
              <w:t>12 – REG. OBCIAZENIA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13 – REG. MOCY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14 – REG. POZIOMU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20 – ODCIAZANIE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21 – ODSTAWIANIE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27 – STER. REMONT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29 – ALARM</w:t>
            </w:r>
          </w:p>
          <w:p w:rsidR="0040085A" w:rsidRPr="002E37B0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30 – AWARIA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lastRenderedPageBreak/>
              <w:t>12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1864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proofErr w:type="spellStart"/>
            <w:r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1568" w:type="dxa"/>
          </w:tcPr>
          <w:p w:rsidR="0040085A" w:rsidRPr="007F616B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40085A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2 – GOTOWOSC</w:t>
            </w:r>
          </w:p>
          <w:p w:rsidR="0040085A" w:rsidRPr="007F616B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32 – GOTOWOSC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Alrams</w:t>
            </w:r>
            <w:proofErr w:type="spellEnd"/>
          </w:p>
        </w:tc>
        <w:tc>
          <w:tcPr>
            <w:tcW w:w="2657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64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1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>. L1</w:t>
            </w:r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GUNT.GenStaTmpL1_1</w:t>
            </w:r>
          </w:p>
        </w:tc>
        <w:tc>
          <w:tcPr>
            <w:tcW w:w="1864" w:type="dxa"/>
          </w:tcPr>
          <w:p w:rsidR="0040085A" w:rsidRDefault="0040085A" w:rsidP="0040085A">
            <w:r w:rsidRPr="00306A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>. L2</w:t>
            </w:r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GUNT.GenStaTmpL2_1</w:t>
            </w:r>
          </w:p>
        </w:tc>
        <w:tc>
          <w:tcPr>
            <w:tcW w:w="1864" w:type="dxa"/>
          </w:tcPr>
          <w:p w:rsidR="0040085A" w:rsidRDefault="0040085A" w:rsidP="0040085A">
            <w:r w:rsidRPr="00306A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uz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>. L3</w:t>
            </w:r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GUNT.GenStaTmpL3_1</w:t>
            </w:r>
          </w:p>
        </w:tc>
        <w:tc>
          <w:tcPr>
            <w:tcW w:w="1864" w:type="dxa"/>
          </w:tcPr>
          <w:p w:rsidR="0040085A" w:rsidRDefault="0040085A" w:rsidP="0040085A">
            <w:r w:rsidRPr="00306A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 xml:space="preserve">Gen.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zelazo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GUNT.GenStaTmpL3_2</w:t>
            </w:r>
          </w:p>
        </w:tc>
        <w:tc>
          <w:tcPr>
            <w:tcW w:w="1864" w:type="dxa"/>
          </w:tcPr>
          <w:p w:rsidR="0040085A" w:rsidRDefault="0040085A" w:rsidP="0040085A">
            <w:r w:rsidRPr="00306A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segment 1</w:t>
            </w:r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HBRG.GenBRgTmp2</w:t>
            </w:r>
          </w:p>
        </w:tc>
        <w:tc>
          <w:tcPr>
            <w:tcW w:w="1864" w:type="dxa"/>
          </w:tcPr>
          <w:p w:rsidR="0040085A" w:rsidRDefault="0040085A" w:rsidP="0040085A">
            <w:r w:rsidRPr="00306A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Nosne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segment 2</w:t>
            </w:r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HBRG.GenBRgTmp2</w:t>
            </w:r>
          </w:p>
        </w:tc>
        <w:tc>
          <w:tcPr>
            <w:tcW w:w="1864" w:type="dxa"/>
          </w:tcPr>
          <w:p w:rsidR="0040085A" w:rsidRDefault="0040085A" w:rsidP="0040085A">
            <w:r w:rsidRPr="00306A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chlodzaca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40085A" w:rsidRDefault="0040085A" w:rsidP="0040085A"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GUNT.LubWtTmp</w:t>
            </w:r>
            <w:proofErr w:type="spellEnd"/>
          </w:p>
        </w:tc>
        <w:tc>
          <w:tcPr>
            <w:tcW w:w="1864" w:type="dxa"/>
          </w:tcPr>
          <w:p w:rsidR="0040085A" w:rsidRDefault="0040085A" w:rsidP="0040085A">
            <w:r w:rsidRPr="00306A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Pr="007F616B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Transformator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1864" w:type="dxa"/>
          </w:tcPr>
          <w:p w:rsidR="0040085A" w:rsidRDefault="0040085A" w:rsidP="0040085A">
            <w:r w:rsidRPr="00306A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Pr="007F616B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HBRG. GenBrgTmp1</w:t>
            </w:r>
          </w:p>
        </w:tc>
        <w:tc>
          <w:tcPr>
            <w:tcW w:w="1864" w:type="dxa"/>
          </w:tcPr>
          <w:p w:rsidR="0040085A" w:rsidRDefault="0040085A" w:rsidP="0040085A">
            <w:r w:rsidRPr="00306A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lastRenderedPageBreak/>
              <w:t>25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HGEN.BrgTmpBottom</w:t>
            </w:r>
            <w:proofErr w:type="spellEnd"/>
          </w:p>
        </w:tc>
        <w:tc>
          <w:tcPr>
            <w:tcW w:w="1864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Pr="007F616B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BRAK DANYCH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7F616B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7F616B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HBRG. GenBrgTmp3</w:t>
            </w:r>
          </w:p>
        </w:tc>
        <w:tc>
          <w:tcPr>
            <w:tcW w:w="1864" w:type="dxa"/>
          </w:tcPr>
          <w:p w:rsidR="0040085A" w:rsidRDefault="0040085A" w:rsidP="0040085A">
            <w:r w:rsidRPr="00E7631C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40085A" w:rsidRPr="007F616B" w:rsidTr="0040085A">
        <w:tc>
          <w:tcPr>
            <w:tcW w:w="1231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27</w:t>
            </w:r>
          </w:p>
        </w:tc>
        <w:tc>
          <w:tcPr>
            <w:tcW w:w="2304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1573" w:type="dxa"/>
          </w:tcPr>
          <w:p w:rsidR="0040085A" w:rsidRPr="007F616B" w:rsidRDefault="0040085A" w:rsidP="0040085A">
            <w:pPr>
              <w:jc w:val="center"/>
              <w:rPr>
                <w:sz w:val="20"/>
                <w:szCs w:val="20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7" w:type="dxa"/>
          </w:tcPr>
          <w:p w:rsidR="0040085A" w:rsidRPr="007F616B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7F616B">
              <w:rPr>
                <w:sz w:val="20"/>
                <w:szCs w:val="20"/>
                <w:lang w:val="en-US" w:eastAsia="en-GB"/>
              </w:rPr>
              <w:t>WTUR.W</w:t>
            </w:r>
          </w:p>
        </w:tc>
        <w:tc>
          <w:tcPr>
            <w:tcW w:w="1864" w:type="dxa"/>
          </w:tcPr>
          <w:p w:rsidR="0040085A" w:rsidRDefault="0040085A" w:rsidP="0040085A">
            <w:r w:rsidRPr="00E7631C">
              <w:rPr>
                <w:rFonts w:cs="Arial"/>
                <w:color w:val="000000"/>
                <w:sz w:val="20"/>
                <w:szCs w:val="20"/>
                <w:lang w:val="pl-PL"/>
              </w:rPr>
              <w:t>Tryszczyn HZ2</w:t>
            </w:r>
          </w:p>
        </w:tc>
        <w:tc>
          <w:tcPr>
            <w:tcW w:w="1571" w:type="dxa"/>
          </w:tcPr>
          <w:p w:rsidR="0040085A" w:rsidRPr="007F616B" w:rsidRDefault="0040085A" w:rsidP="0040085A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proofErr w:type="spellStart"/>
            <w:r w:rsidRPr="007F616B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</w:p>
        </w:tc>
        <w:tc>
          <w:tcPr>
            <w:tcW w:w="156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18" w:type="dxa"/>
          </w:tcPr>
          <w:p w:rsidR="0040085A" w:rsidRDefault="0040085A" w:rsidP="0040085A">
            <w:pPr>
              <w:jc w:val="center"/>
            </w:pPr>
            <w:r w:rsidRPr="00091E3C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E832C3" w:rsidRDefault="00E832C3">
      <w:pPr>
        <w:rPr>
          <w:b/>
          <w:bCs/>
          <w:lang w:val="pl-PL" w:eastAsia="en-GB"/>
        </w:rPr>
      </w:pPr>
    </w:p>
    <w:p w:rsidR="006D6BAD" w:rsidRPr="007F616B" w:rsidRDefault="006D6BAD" w:rsidP="00D34582">
      <w:pPr>
        <w:pStyle w:val="Nagwek2"/>
      </w:pPr>
      <w:r>
        <w:lastRenderedPageBreak/>
        <w:t xml:space="preserve">Pages: </w:t>
      </w:r>
      <w:proofErr w:type="spellStart"/>
      <w:r>
        <w:t>Jazy</w:t>
      </w:r>
      <w:proofErr w:type="spellEnd"/>
    </w:p>
    <w:p w:rsidR="006D6BAD" w:rsidRDefault="006D6BAD" w:rsidP="00D34582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7942B1FB" wp14:editId="38B58E11">
            <wp:extent cx="9567136" cy="5381625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77993" cy="5387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BAD" w:rsidRDefault="006D6BAD" w:rsidP="00D34582">
      <w:pPr>
        <w:rPr>
          <w:b/>
          <w:bCs/>
          <w:lang w:val="pl-PL" w:eastAsia="en-GB"/>
        </w:rPr>
      </w:pPr>
    </w:p>
    <w:tbl>
      <w:tblPr>
        <w:tblStyle w:val="SCADATable"/>
        <w:tblW w:w="12854" w:type="dxa"/>
        <w:tblLook w:val="04A0" w:firstRow="1" w:lastRow="0" w:firstColumn="1" w:lastColumn="0" w:noHBand="0" w:noVBand="1"/>
      </w:tblPr>
      <w:tblGrid>
        <w:gridCol w:w="1146"/>
        <w:gridCol w:w="3869"/>
        <w:gridCol w:w="1613"/>
        <w:gridCol w:w="2606"/>
        <w:gridCol w:w="2026"/>
        <w:gridCol w:w="1594"/>
      </w:tblGrid>
      <w:tr w:rsidR="006D6BAD" w:rsidRPr="00AA7241" w:rsidTr="00AA724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46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lastRenderedPageBreak/>
              <w:t>Number</w:t>
            </w:r>
          </w:p>
        </w:tc>
        <w:tc>
          <w:tcPr>
            <w:tcW w:w="3869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613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606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026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94" w:type="dxa"/>
          </w:tcPr>
          <w:p w:rsidR="006D6BAD" w:rsidRPr="00AA7241" w:rsidRDefault="00F4263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Type</w:t>
            </w:r>
          </w:p>
        </w:tc>
      </w:tr>
      <w:tr w:rsidR="006D6BAD" w:rsidRPr="00AA7241" w:rsidTr="00AA7241">
        <w:tc>
          <w:tcPr>
            <w:tcW w:w="1146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69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AA7241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główny</w:t>
            </w:r>
            <w:proofErr w:type="spellEnd"/>
          </w:p>
        </w:tc>
        <w:tc>
          <w:tcPr>
            <w:tcW w:w="1613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2606" w:type="dxa"/>
          </w:tcPr>
          <w:p w:rsidR="006D6BAD" w:rsidRPr="00AA7241" w:rsidRDefault="006D6BAD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26" w:type="dxa"/>
          </w:tcPr>
          <w:p w:rsidR="006D6BAD" w:rsidRPr="00AA7241" w:rsidRDefault="006D6BAD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</w:p>
        </w:tc>
      </w:tr>
      <w:tr w:rsidR="006D6BAD" w:rsidRPr="00AA7241" w:rsidTr="00AA7241">
        <w:tc>
          <w:tcPr>
            <w:tcW w:w="1146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69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1613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2606" w:type="dxa"/>
          </w:tcPr>
          <w:p w:rsidR="006D6BAD" w:rsidRPr="00AA7241" w:rsidRDefault="006D6BAD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26" w:type="dxa"/>
          </w:tcPr>
          <w:p w:rsidR="006D6BAD" w:rsidRPr="00AA7241" w:rsidRDefault="006D6BAD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6D6BAD" w:rsidRPr="00AA7241" w:rsidRDefault="006D6BAD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6D6BAD" w:rsidRPr="00AA7241" w:rsidTr="00AA7241">
        <w:tc>
          <w:tcPr>
            <w:tcW w:w="1146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69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HZ2</w:t>
            </w:r>
          </w:p>
        </w:tc>
        <w:tc>
          <w:tcPr>
            <w:tcW w:w="1613" w:type="dxa"/>
          </w:tcPr>
          <w:p w:rsidR="006D6BAD" w:rsidRPr="00AA7241" w:rsidRDefault="006D6BAD" w:rsidP="00FC50C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2606" w:type="dxa"/>
          </w:tcPr>
          <w:p w:rsidR="006D6BAD" w:rsidRPr="00AA7241" w:rsidRDefault="006D6BAD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26" w:type="dxa"/>
          </w:tcPr>
          <w:p w:rsidR="006D6BAD" w:rsidRPr="00AA7241" w:rsidRDefault="006D6BAD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6D6BAD" w:rsidRPr="00AA7241" w:rsidRDefault="006D6BAD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F4263D" w:rsidRPr="00AA7241" w:rsidTr="00AA7241">
        <w:tc>
          <w:tcPr>
            <w:tcW w:w="1146" w:type="dxa"/>
          </w:tcPr>
          <w:p w:rsidR="00F4263D" w:rsidRPr="00AA7241" w:rsidRDefault="00F4263D" w:rsidP="00F4263D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3869" w:type="dxa"/>
          </w:tcPr>
          <w:p w:rsidR="00F4263D" w:rsidRPr="00AA7241" w:rsidRDefault="00F4263D" w:rsidP="00F4263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1613" w:type="dxa"/>
          </w:tcPr>
          <w:p w:rsidR="00F4263D" w:rsidRPr="00AA7241" w:rsidRDefault="00F4263D" w:rsidP="00F4263D">
            <w:pPr>
              <w:jc w:val="center"/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06" w:type="dxa"/>
          </w:tcPr>
          <w:p w:rsidR="00F4263D" w:rsidRPr="00AA7241" w:rsidRDefault="00F4263D" w:rsidP="00F4263D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HWCL.PosOpn1</w:t>
            </w:r>
          </w:p>
        </w:tc>
        <w:tc>
          <w:tcPr>
            <w:tcW w:w="2026" w:type="dxa"/>
          </w:tcPr>
          <w:p w:rsidR="00F4263D" w:rsidRPr="00AA7241" w:rsidRDefault="00F4263D" w:rsidP="00F4263D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94" w:type="dxa"/>
          </w:tcPr>
          <w:p w:rsidR="00F4263D" w:rsidRPr="00AA7241" w:rsidRDefault="00F4263D" w:rsidP="00F4263D">
            <w:pPr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Bar/Number</w:t>
            </w:r>
          </w:p>
        </w:tc>
      </w:tr>
      <w:tr w:rsidR="00F4263D" w:rsidRPr="00AA7241" w:rsidTr="00AA7241">
        <w:tc>
          <w:tcPr>
            <w:tcW w:w="1146" w:type="dxa"/>
          </w:tcPr>
          <w:p w:rsidR="00F4263D" w:rsidRPr="00AA7241" w:rsidRDefault="00F4263D" w:rsidP="00F4263D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3869" w:type="dxa"/>
          </w:tcPr>
          <w:p w:rsidR="00F4263D" w:rsidRPr="00AA7241" w:rsidRDefault="00F4263D" w:rsidP="00F4263D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613" w:type="dxa"/>
          </w:tcPr>
          <w:p w:rsidR="00F4263D" w:rsidRPr="00AA7241" w:rsidRDefault="00F4263D" w:rsidP="00F4263D">
            <w:pPr>
              <w:jc w:val="center"/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06" w:type="dxa"/>
          </w:tcPr>
          <w:p w:rsidR="00F4263D" w:rsidRPr="00AA7241" w:rsidRDefault="00F4263D" w:rsidP="00F4263D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2026" w:type="dxa"/>
          </w:tcPr>
          <w:p w:rsidR="00F4263D" w:rsidRPr="00AA7241" w:rsidRDefault="0040085A" w:rsidP="0040085A">
            <w:pPr>
              <w:rPr>
                <w:sz w:val="20"/>
                <w:szCs w:val="20"/>
              </w:rPr>
            </w:pPr>
            <w:proofErr w:type="spellStart"/>
            <w:r w:rsidRPr="00AA7241">
              <w:rPr>
                <w:sz w:val="20"/>
                <w:szCs w:val="20"/>
                <w:lang w:eastAsia="en-GB"/>
              </w:rPr>
              <w:t>Trzebiatow</w:t>
            </w:r>
            <w:proofErr w:type="spellEnd"/>
            <w:r w:rsidRPr="00AA7241">
              <w:rPr>
                <w:sz w:val="20"/>
                <w:szCs w:val="20"/>
                <w:lang w:eastAsia="en-GB"/>
              </w:rPr>
              <w:t xml:space="preserve"> HZ1</w:t>
            </w:r>
          </w:p>
        </w:tc>
        <w:tc>
          <w:tcPr>
            <w:tcW w:w="1594" w:type="dxa"/>
          </w:tcPr>
          <w:p w:rsidR="00F4263D" w:rsidRPr="00AA7241" w:rsidRDefault="00F4263D" w:rsidP="00F4263D">
            <w:pPr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Bar/Number</w:t>
            </w:r>
          </w:p>
        </w:tc>
      </w:tr>
      <w:tr w:rsidR="0040085A" w:rsidRPr="00AA7241" w:rsidTr="00AA7241">
        <w:tc>
          <w:tcPr>
            <w:tcW w:w="114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3869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AA7241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613" w:type="dxa"/>
          </w:tcPr>
          <w:p w:rsidR="0040085A" w:rsidRPr="00AA7241" w:rsidRDefault="0040085A" w:rsidP="0040085A">
            <w:pPr>
              <w:jc w:val="center"/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0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N/A</w:t>
            </w:r>
          </w:p>
        </w:tc>
        <w:tc>
          <w:tcPr>
            <w:tcW w:w="2026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proofErr w:type="spellStart"/>
            <w:r w:rsidRPr="00AA7241">
              <w:rPr>
                <w:sz w:val="20"/>
                <w:szCs w:val="20"/>
                <w:lang w:eastAsia="en-GB"/>
              </w:rPr>
              <w:t>Trzebiatow</w:t>
            </w:r>
            <w:proofErr w:type="spellEnd"/>
            <w:r w:rsidRPr="00AA7241">
              <w:rPr>
                <w:sz w:val="20"/>
                <w:szCs w:val="20"/>
                <w:lang w:eastAsia="en-GB"/>
              </w:rPr>
              <w:t xml:space="preserve"> HZ1</w:t>
            </w:r>
          </w:p>
        </w:tc>
        <w:tc>
          <w:tcPr>
            <w:tcW w:w="1594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Bar/Number</w:t>
            </w:r>
          </w:p>
        </w:tc>
      </w:tr>
      <w:tr w:rsidR="0040085A" w:rsidRPr="00AA7241" w:rsidTr="00AA7241">
        <w:tc>
          <w:tcPr>
            <w:tcW w:w="114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3869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Przepływ</w:t>
            </w:r>
            <w:proofErr w:type="spellEnd"/>
            <w:r w:rsidRPr="00AA7241">
              <w:rPr>
                <w:sz w:val="20"/>
                <w:szCs w:val="20"/>
                <w:lang w:val="en-US" w:eastAsia="en-GB"/>
              </w:rPr>
              <w:t xml:space="preserve"> </w:t>
            </w:r>
          </w:p>
        </w:tc>
        <w:tc>
          <w:tcPr>
            <w:tcW w:w="1613" w:type="dxa"/>
          </w:tcPr>
          <w:p w:rsidR="0040085A" w:rsidRPr="00AA7241" w:rsidRDefault="0040085A" w:rsidP="0040085A">
            <w:pPr>
              <w:jc w:val="center"/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0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HBRG.LubFlw1</w:t>
            </w:r>
          </w:p>
        </w:tc>
        <w:tc>
          <w:tcPr>
            <w:tcW w:w="2026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proofErr w:type="spellStart"/>
            <w:r w:rsidRPr="00AA7241">
              <w:rPr>
                <w:sz w:val="20"/>
                <w:szCs w:val="20"/>
                <w:lang w:eastAsia="en-GB"/>
              </w:rPr>
              <w:t>Trzebiatow</w:t>
            </w:r>
            <w:proofErr w:type="spellEnd"/>
            <w:r w:rsidRPr="00AA7241">
              <w:rPr>
                <w:sz w:val="20"/>
                <w:szCs w:val="20"/>
                <w:lang w:eastAsia="en-GB"/>
              </w:rPr>
              <w:t xml:space="preserve"> HZ1</w:t>
            </w:r>
          </w:p>
        </w:tc>
        <w:tc>
          <w:tcPr>
            <w:tcW w:w="1594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Bar/Number</w:t>
            </w:r>
          </w:p>
        </w:tc>
      </w:tr>
      <w:tr w:rsidR="0040085A" w:rsidRPr="00AA7241" w:rsidTr="00AA7241">
        <w:tc>
          <w:tcPr>
            <w:tcW w:w="114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3869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AA7241">
              <w:rPr>
                <w:sz w:val="20"/>
                <w:szCs w:val="20"/>
                <w:lang w:val="pl-PL" w:eastAsia="en-GB"/>
              </w:rPr>
              <w:t>Laczny</w:t>
            </w:r>
            <w:proofErr w:type="spellEnd"/>
            <w:r w:rsidRPr="00AA7241">
              <w:rPr>
                <w:sz w:val="20"/>
                <w:szCs w:val="20"/>
                <w:lang w:val="pl-PL" w:eastAsia="en-GB"/>
              </w:rPr>
              <w:t xml:space="preserve"> </w:t>
            </w:r>
            <w:proofErr w:type="spellStart"/>
            <w:r w:rsidRPr="00AA7241">
              <w:rPr>
                <w:sz w:val="20"/>
                <w:szCs w:val="20"/>
                <w:lang w:val="pl-PL" w:eastAsia="en-GB"/>
              </w:rPr>
              <w:t>przeplyw</w:t>
            </w:r>
            <w:proofErr w:type="spellEnd"/>
            <w:r w:rsidRPr="00AA7241">
              <w:rPr>
                <w:sz w:val="20"/>
                <w:szCs w:val="20"/>
                <w:lang w:val="pl-PL" w:eastAsia="en-GB"/>
              </w:rPr>
              <w:t xml:space="preserve"> stopnia</w:t>
            </w:r>
          </w:p>
        </w:tc>
        <w:tc>
          <w:tcPr>
            <w:tcW w:w="1613" w:type="dxa"/>
          </w:tcPr>
          <w:p w:rsidR="0040085A" w:rsidRPr="00AA7241" w:rsidRDefault="0040085A" w:rsidP="0040085A">
            <w:pPr>
              <w:jc w:val="center"/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0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HBRG.LubFlwTot1</w:t>
            </w:r>
          </w:p>
        </w:tc>
        <w:tc>
          <w:tcPr>
            <w:tcW w:w="2026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proofErr w:type="spellStart"/>
            <w:r w:rsidRPr="00AA7241">
              <w:rPr>
                <w:sz w:val="20"/>
                <w:szCs w:val="20"/>
                <w:lang w:eastAsia="en-GB"/>
              </w:rPr>
              <w:t>Trzebiatow</w:t>
            </w:r>
            <w:proofErr w:type="spellEnd"/>
            <w:r w:rsidRPr="00AA7241">
              <w:rPr>
                <w:sz w:val="20"/>
                <w:szCs w:val="20"/>
                <w:lang w:eastAsia="en-GB"/>
              </w:rPr>
              <w:t xml:space="preserve"> HZ1</w:t>
            </w:r>
          </w:p>
        </w:tc>
        <w:tc>
          <w:tcPr>
            <w:tcW w:w="1594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Bar/Number</w:t>
            </w:r>
          </w:p>
        </w:tc>
      </w:tr>
      <w:tr w:rsidR="0040085A" w:rsidRPr="00AA7241" w:rsidTr="00AA7241">
        <w:tc>
          <w:tcPr>
            <w:tcW w:w="114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3869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AA7241">
              <w:rPr>
                <w:sz w:val="20"/>
                <w:szCs w:val="20"/>
                <w:lang w:val="pl-PL" w:eastAsia="en-GB"/>
              </w:rPr>
              <w:t>Przeplyw</w:t>
            </w:r>
            <w:proofErr w:type="spellEnd"/>
            <w:r w:rsidRPr="00AA7241">
              <w:rPr>
                <w:sz w:val="20"/>
                <w:szCs w:val="20"/>
                <w:lang w:val="pl-PL" w:eastAsia="en-GB"/>
              </w:rPr>
              <w:t xml:space="preserve"> przez </w:t>
            </w:r>
            <w:proofErr w:type="spellStart"/>
            <w:r w:rsidRPr="00AA7241">
              <w:rPr>
                <w:sz w:val="20"/>
                <w:szCs w:val="20"/>
                <w:lang w:val="pl-PL" w:eastAsia="en-GB"/>
              </w:rPr>
              <w:t>hydrozespoly</w:t>
            </w:r>
            <w:proofErr w:type="spellEnd"/>
          </w:p>
        </w:tc>
        <w:tc>
          <w:tcPr>
            <w:tcW w:w="1613" w:type="dxa"/>
          </w:tcPr>
          <w:p w:rsidR="0040085A" w:rsidRPr="00AA7241" w:rsidRDefault="0040085A" w:rsidP="0040085A">
            <w:pPr>
              <w:jc w:val="center"/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0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HBRG.LubFlwTot1</w:t>
            </w:r>
          </w:p>
        </w:tc>
        <w:tc>
          <w:tcPr>
            <w:tcW w:w="2026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proofErr w:type="spellStart"/>
            <w:r w:rsidRPr="00AA7241">
              <w:rPr>
                <w:sz w:val="20"/>
                <w:szCs w:val="20"/>
                <w:lang w:eastAsia="en-GB"/>
              </w:rPr>
              <w:t>Trzebiatow</w:t>
            </w:r>
            <w:proofErr w:type="spellEnd"/>
            <w:r w:rsidRPr="00AA7241">
              <w:rPr>
                <w:sz w:val="20"/>
                <w:szCs w:val="20"/>
                <w:lang w:eastAsia="en-GB"/>
              </w:rPr>
              <w:t xml:space="preserve"> HZ1</w:t>
            </w:r>
          </w:p>
        </w:tc>
        <w:tc>
          <w:tcPr>
            <w:tcW w:w="1594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Bar/Number</w:t>
            </w:r>
          </w:p>
        </w:tc>
      </w:tr>
      <w:tr w:rsidR="0040085A" w:rsidRPr="00AA7241" w:rsidTr="00AA7241">
        <w:tc>
          <w:tcPr>
            <w:tcW w:w="114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3869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AA7241">
              <w:rPr>
                <w:sz w:val="20"/>
                <w:szCs w:val="20"/>
                <w:lang w:val="pl-PL" w:eastAsia="en-GB"/>
              </w:rPr>
              <w:t>Przeplyw</w:t>
            </w:r>
            <w:proofErr w:type="spellEnd"/>
            <w:r w:rsidRPr="00AA7241">
              <w:rPr>
                <w:sz w:val="20"/>
                <w:szCs w:val="20"/>
                <w:lang w:val="pl-PL" w:eastAsia="en-GB"/>
              </w:rPr>
              <w:t xml:space="preserve"> przez jaz</w:t>
            </w:r>
          </w:p>
        </w:tc>
        <w:tc>
          <w:tcPr>
            <w:tcW w:w="1613" w:type="dxa"/>
          </w:tcPr>
          <w:p w:rsidR="0040085A" w:rsidRPr="00AA7241" w:rsidRDefault="0040085A" w:rsidP="0040085A">
            <w:pPr>
              <w:jc w:val="center"/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0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HBRG.LubFlwTot1</w:t>
            </w:r>
          </w:p>
        </w:tc>
        <w:tc>
          <w:tcPr>
            <w:tcW w:w="2026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proofErr w:type="spellStart"/>
            <w:r w:rsidRPr="00AA7241">
              <w:rPr>
                <w:sz w:val="20"/>
                <w:szCs w:val="20"/>
                <w:lang w:eastAsia="en-GB"/>
              </w:rPr>
              <w:t>Trzebiatow</w:t>
            </w:r>
            <w:proofErr w:type="spellEnd"/>
            <w:r w:rsidRPr="00AA7241">
              <w:rPr>
                <w:sz w:val="20"/>
                <w:szCs w:val="20"/>
                <w:lang w:eastAsia="en-GB"/>
              </w:rPr>
              <w:t xml:space="preserve"> HZ1</w:t>
            </w:r>
          </w:p>
        </w:tc>
        <w:tc>
          <w:tcPr>
            <w:tcW w:w="1594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Bar/Number</w:t>
            </w:r>
          </w:p>
        </w:tc>
      </w:tr>
      <w:tr w:rsidR="0040085A" w:rsidRPr="00AA7241" w:rsidTr="00AA7241">
        <w:tc>
          <w:tcPr>
            <w:tcW w:w="114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3869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AA7241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613" w:type="dxa"/>
          </w:tcPr>
          <w:p w:rsidR="0040085A" w:rsidRPr="00AA7241" w:rsidRDefault="0040085A" w:rsidP="0040085A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AA7241">
              <w:rPr>
                <w:sz w:val="20"/>
                <w:szCs w:val="20"/>
                <w:lang w:val="en-US" w:eastAsia="en-GB"/>
              </w:rPr>
              <w:t>Alrams</w:t>
            </w:r>
            <w:proofErr w:type="spellEnd"/>
          </w:p>
        </w:tc>
        <w:tc>
          <w:tcPr>
            <w:tcW w:w="2606" w:type="dxa"/>
          </w:tcPr>
          <w:p w:rsidR="0040085A" w:rsidRPr="00AA7241" w:rsidRDefault="0040085A" w:rsidP="0040085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26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proofErr w:type="spellStart"/>
            <w:r w:rsidRPr="00AA7241">
              <w:rPr>
                <w:sz w:val="20"/>
                <w:szCs w:val="20"/>
                <w:lang w:eastAsia="en-GB"/>
              </w:rPr>
              <w:t>Trzebiatow</w:t>
            </w:r>
            <w:proofErr w:type="spellEnd"/>
            <w:r w:rsidRPr="00AA7241">
              <w:rPr>
                <w:sz w:val="20"/>
                <w:szCs w:val="20"/>
                <w:lang w:eastAsia="en-GB"/>
              </w:rPr>
              <w:t xml:space="preserve"> HZ</w:t>
            </w:r>
            <w:r w:rsidR="00AA7241" w:rsidRPr="00AA7241">
              <w:rPr>
                <w:sz w:val="20"/>
                <w:szCs w:val="20"/>
                <w:lang w:eastAsia="en-GB"/>
              </w:rPr>
              <w:t>2</w:t>
            </w:r>
          </w:p>
        </w:tc>
        <w:tc>
          <w:tcPr>
            <w:tcW w:w="1594" w:type="dxa"/>
          </w:tcPr>
          <w:p w:rsidR="0040085A" w:rsidRPr="00AA7241" w:rsidRDefault="0040085A" w:rsidP="0040085A">
            <w:pPr>
              <w:rPr>
                <w:sz w:val="20"/>
                <w:szCs w:val="20"/>
              </w:rPr>
            </w:pPr>
            <w:r w:rsidRPr="00AA7241">
              <w:rPr>
                <w:sz w:val="20"/>
                <w:szCs w:val="20"/>
                <w:lang w:val="en-US" w:eastAsia="en-GB"/>
              </w:rPr>
              <w:t>Bar/Number</w:t>
            </w:r>
          </w:p>
        </w:tc>
      </w:tr>
    </w:tbl>
    <w:p w:rsidR="0064560E" w:rsidRDefault="0064560E" w:rsidP="0064560E">
      <w:pPr>
        <w:rPr>
          <w:lang w:eastAsia="en-GB"/>
        </w:rPr>
      </w:pPr>
    </w:p>
    <w:p w:rsidR="00E832C3" w:rsidRDefault="00E832C3" w:rsidP="0064560E">
      <w:pPr>
        <w:rPr>
          <w:lang w:eastAsia="en-GB"/>
        </w:rPr>
      </w:pPr>
    </w:p>
    <w:p w:rsidR="00341F48" w:rsidRDefault="00341F48" w:rsidP="0064560E">
      <w:pPr>
        <w:rPr>
          <w:lang w:eastAsia="en-GB"/>
        </w:rPr>
      </w:pPr>
    </w:p>
    <w:p w:rsidR="0064560E" w:rsidRDefault="001F1A66" w:rsidP="00341F48">
      <w:pPr>
        <w:pStyle w:val="Nagwek1"/>
      </w:pPr>
      <w:r>
        <w:lastRenderedPageBreak/>
        <w:t xml:space="preserve">EW </w:t>
      </w:r>
      <w:proofErr w:type="spellStart"/>
      <w:r w:rsidR="00135CE5">
        <w:t>Trzebiatow</w:t>
      </w:r>
      <w:proofErr w:type="spellEnd"/>
    </w:p>
    <w:p w:rsidR="00135CE5" w:rsidRDefault="00664ADC" w:rsidP="00341F48">
      <w:pPr>
        <w:pStyle w:val="Nagwek2"/>
      </w:pPr>
      <w:r>
        <w:t xml:space="preserve">Pages: </w:t>
      </w:r>
      <w:proofErr w:type="spellStart"/>
      <w:r>
        <w:t>Glowny</w:t>
      </w:r>
      <w:proofErr w:type="spellEnd"/>
      <w:r w:rsidR="00341F48">
        <w:t xml:space="preserve"> </w:t>
      </w:r>
    </w:p>
    <w:p w:rsidR="00664ADC" w:rsidRDefault="00283A3E" w:rsidP="0064560E">
      <w:pPr>
        <w:rPr>
          <w:b/>
          <w:bCs/>
          <w:lang w:eastAsia="en-GB"/>
        </w:rPr>
      </w:pPr>
      <w:r>
        <w:rPr>
          <w:noProof/>
        </w:rPr>
        <w:drawing>
          <wp:inline distT="0" distB="0" distL="0" distR="0" wp14:anchorId="761EFA25" wp14:editId="257957FC">
            <wp:extent cx="9201150" cy="5175348"/>
            <wp:effectExtent l="0" t="0" r="0" b="635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228373" cy="519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A3E" w:rsidRDefault="00283A3E" w:rsidP="0064560E">
      <w:pPr>
        <w:rPr>
          <w:b/>
          <w:bCs/>
          <w:lang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413"/>
        <w:gridCol w:w="2521"/>
        <w:gridCol w:w="1874"/>
        <w:gridCol w:w="2381"/>
        <w:gridCol w:w="2381"/>
      </w:tblGrid>
      <w:tr w:rsidR="00F27377" w:rsidRPr="00336717" w:rsidTr="00F273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413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521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1874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381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381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F27377" w:rsidRPr="00336717" w:rsidTr="00F27377">
        <w:tc>
          <w:tcPr>
            <w:tcW w:w="1413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521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Pages: Generator HZ1</w:t>
            </w:r>
          </w:p>
        </w:tc>
        <w:tc>
          <w:tcPr>
            <w:tcW w:w="1874" w:type="dxa"/>
          </w:tcPr>
          <w:p w:rsidR="00F27377" w:rsidRPr="00336717" w:rsidRDefault="00F27377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F27377" w:rsidRPr="00336717" w:rsidTr="00F27377">
        <w:tc>
          <w:tcPr>
            <w:tcW w:w="1413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521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Pages: Generator HZ2</w:t>
            </w:r>
          </w:p>
        </w:tc>
        <w:tc>
          <w:tcPr>
            <w:tcW w:w="1874" w:type="dxa"/>
          </w:tcPr>
          <w:p w:rsidR="00F27377" w:rsidRPr="00336717" w:rsidRDefault="00F27377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F27377" w:rsidRPr="00336717" w:rsidTr="00F27377">
        <w:tc>
          <w:tcPr>
            <w:tcW w:w="1413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521" w:type="dxa"/>
          </w:tcPr>
          <w:p w:rsidR="00F27377" w:rsidRPr="00336717" w:rsidRDefault="00F27377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1874" w:type="dxa"/>
          </w:tcPr>
          <w:p w:rsidR="00F27377" w:rsidRPr="00336717" w:rsidRDefault="00F27377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FC50CA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F27377" w:rsidRPr="00336717" w:rsidTr="00F27377">
        <w:tc>
          <w:tcPr>
            <w:tcW w:w="1413" w:type="dxa"/>
          </w:tcPr>
          <w:p w:rsidR="00F27377" w:rsidRPr="00336717" w:rsidRDefault="00F27377" w:rsidP="00336717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521" w:type="dxa"/>
          </w:tcPr>
          <w:p w:rsidR="00F27377" w:rsidRPr="00336717" w:rsidRDefault="00F27377" w:rsidP="00336717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Pages:</w:t>
            </w:r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I</w:t>
            </w:r>
          </w:p>
        </w:tc>
        <w:tc>
          <w:tcPr>
            <w:tcW w:w="1874" w:type="dxa"/>
          </w:tcPr>
          <w:p w:rsidR="00F27377" w:rsidRPr="00336717" w:rsidRDefault="00F27377" w:rsidP="0033671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33671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336717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F27377" w:rsidRPr="00336717" w:rsidTr="00F27377">
        <w:tc>
          <w:tcPr>
            <w:tcW w:w="1413" w:type="dxa"/>
          </w:tcPr>
          <w:p w:rsidR="00F27377" w:rsidRPr="00336717" w:rsidRDefault="00F27377" w:rsidP="00336717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521" w:type="dxa"/>
          </w:tcPr>
          <w:p w:rsidR="00F27377" w:rsidRPr="00336717" w:rsidRDefault="00F27377" w:rsidP="00336717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Pages:</w:t>
            </w:r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II</w:t>
            </w:r>
          </w:p>
        </w:tc>
        <w:tc>
          <w:tcPr>
            <w:tcW w:w="1874" w:type="dxa"/>
          </w:tcPr>
          <w:p w:rsidR="00F27377" w:rsidRPr="00336717" w:rsidRDefault="00F27377" w:rsidP="0033671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33671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81" w:type="dxa"/>
          </w:tcPr>
          <w:p w:rsidR="00F27377" w:rsidRPr="00336717" w:rsidRDefault="00F27377" w:rsidP="00336717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F27377" w:rsidRPr="00336717" w:rsidTr="00F27377">
        <w:tc>
          <w:tcPr>
            <w:tcW w:w="1413" w:type="dxa"/>
          </w:tcPr>
          <w:p w:rsidR="00F27377" w:rsidRPr="00336717" w:rsidRDefault="00F27377" w:rsidP="00F27377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QG (left)</w:t>
            </w:r>
          </w:p>
        </w:tc>
        <w:tc>
          <w:tcPr>
            <w:tcW w:w="2521" w:type="dxa"/>
          </w:tcPr>
          <w:p w:rsidR="00F27377" w:rsidRPr="00336717" w:rsidRDefault="00F27377" w:rsidP="00F273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74" w:type="dxa"/>
          </w:tcPr>
          <w:p w:rsidR="00F27377" w:rsidRPr="00336717" w:rsidRDefault="00F27377" w:rsidP="00F27377">
            <w:pPr>
              <w:rPr>
                <w:sz w:val="20"/>
                <w:szCs w:val="20"/>
                <w:lang w:val="pl-PL" w:eastAsia="en-GB"/>
              </w:rPr>
            </w:pPr>
            <w:r w:rsidRPr="00336717">
              <w:rPr>
                <w:sz w:val="20"/>
                <w:szCs w:val="20"/>
                <w:lang w:val="pl-PL" w:eastAsia="en-GB"/>
              </w:rPr>
              <w:t>WALM.AlmSt14</w:t>
            </w:r>
          </w:p>
        </w:tc>
        <w:tc>
          <w:tcPr>
            <w:tcW w:w="2381" w:type="dxa"/>
          </w:tcPr>
          <w:p w:rsidR="00F27377" w:rsidRPr="00336717" w:rsidRDefault="00F27377" w:rsidP="00F273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2381" w:type="dxa"/>
          </w:tcPr>
          <w:p w:rsidR="00F27377" w:rsidRPr="00F836AA" w:rsidRDefault="00F27377" w:rsidP="00F27377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F27377" w:rsidRPr="00336717" w:rsidTr="00F27377">
        <w:tc>
          <w:tcPr>
            <w:tcW w:w="1413" w:type="dxa"/>
          </w:tcPr>
          <w:p w:rsidR="00F27377" w:rsidRPr="00336717" w:rsidRDefault="00F27377" w:rsidP="00F27377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QG (right)</w:t>
            </w:r>
          </w:p>
        </w:tc>
        <w:tc>
          <w:tcPr>
            <w:tcW w:w="2521" w:type="dxa"/>
          </w:tcPr>
          <w:p w:rsidR="00F27377" w:rsidRPr="00336717" w:rsidRDefault="00F27377" w:rsidP="00F273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74" w:type="dxa"/>
          </w:tcPr>
          <w:p w:rsidR="00F27377" w:rsidRPr="00336717" w:rsidRDefault="00F27377" w:rsidP="00F27377">
            <w:pPr>
              <w:rPr>
                <w:sz w:val="20"/>
                <w:szCs w:val="20"/>
                <w:lang w:val="pl-PL" w:eastAsia="en-GB"/>
              </w:rPr>
            </w:pPr>
            <w:r w:rsidRPr="00336717">
              <w:rPr>
                <w:sz w:val="20"/>
                <w:szCs w:val="20"/>
                <w:lang w:val="pl-PL" w:eastAsia="en-GB"/>
              </w:rPr>
              <w:t>WALM.AlmSt14</w:t>
            </w:r>
          </w:p>
        </w:tc>
        <w:tc>
          <w:tcPr>
            <w:tcW w:w="2381" w:type="dxa"/>
          </w:tcPr>
          <w:p w:rsidR="00F27377" w:rsidRPr="00336717" w:rsidRDefault="00F27377" w:rsidP="00F2737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2381" w:type="dxa"/>
          </w:tcPr>
          <w:p w:rsidR="00F27377" w:rsidRPr="00F836AA" w:rsidRDefault="00F27377" w:rsidP="00F27377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</w:tbl>
    <w:p w:rsidR="00664ADC" w:rsidRDefault="00664ADC" w:rsidP="0064560E">
      <w:pPr>
        <w:rPr>
          <w:b/>
          <w:bCs/>
          <w:lang w:val="pl-PL" w:eastAsia="en-GB"/>
        </w:rPr>
      </w:pPr>
    </w:p>
    <w:p w:rsidR="00E832C3" w:rsidRDefault="00E832C3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664ADC" w:rsidRPr="00336717" w:rsidRDefault="00664ADC" w:rsidP="0064560E">
      <w:pPr>
        <w:pStyle w:val="Nagwek2"/>
      </w:pPr>
      <w:r>
        <w:lastRenderedPageBreak/>
        <w:t xml:space="preserve">Page: </w:t>
      </w:r>
      <w:proofErr w:type="spellStart"/>
      <w:r>
        <w:t>Trzebiatow</w:t>
      </w:r>
      <w:proofErr w:type="spellEnd"/>
      <w:r>
        <w:t xml:space="preserve"> I</w:t>
      </w:r>
    </w:p>
    <w:p w:rsidR="00664ADC" w:rsidRDefault="00664ADC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53718DBB" wp14:editId="4896AB99">
            <wp:extent cx="10041260" cy="5648325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054985" cy="565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717" w:rsidRDefault="00336717" w:rsidP="0064560E">
      <w:pPr>
        <w:rPr>
          <w:b/>
          <w:bCs/>
          <w:lang w:val="pl-PL" w:eastAsia="en-GB"/>
        </w:rPr>
      </w:pPr>
    </w:p>
    <w:p w:rsidR="00664ADC" w:rsidRDefault="00664ADC" w:rsidP="0064560E">
      <w:pPr>
        <w:rPr>
          <w:b/>
          <w:bCs/>
          <w:lang w:val="pl-PL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781"/>
        <w:gridCol w:w="3340"/>
        <w:gridCol w:w="2336"/>
        <w:gridCol w:w="2365"/>
        <w:gridCol w:w="1505"/>
        <w:gridCol w:w="3118"/>
      </w:tblGrid>
      <w:tr w:rsidR="00190B16" w:rsidRPr="00336717" w:rsidTr="00190B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781" w:type="dxa"/>
          </w:tcPr>
          <w:p w:rsidR="00190B16" w:rsidRPr="00336717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3340" w:type="dxa"/>
          </w:tcPr>
          <w:p w:rsidR="00190B16" w:rsidRPr="00336717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336" w:type="dxa"/>
          </w:tcPr>
          <w:p w:rsidR="00190B16" w:rsidRPr="00336717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365" w:type="dxa"/>
          </w:tcPr>
          <w:p w:rsidR="00190B16" w:rsidRPr="00336717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05" w:type="dxa"/>
          </w:tcPr>
          <w:p w:rsidR="00190B16" w:rsidRPr="00336717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3118" w:type="dxa"/>
          </w:tcPr>
          <w:p w:rsidR="00190B16" w:rsidRPr="00336717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Pages: Generator HZ1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Pages: Generator HZ2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3340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336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3340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336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2E128F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 xml:space="preserve">QG </w:t>
            </w:r>
          </w:p>
        </w:tc>
        <w:tc>
          <w:tcPr>
            <w:tcW w:w="3340" w:type="dxa"/>
          </w:tcPr>
          <w:p w:rsidR="00190B16" w:rsidRPr="00336717" w:rsidRDefault="00190B16" w:rsidP="002E128F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2E128F">
            <w:pPr>
              <w:rPr>
                <w:sz w:val="20"/>
                <w:szCs w:val="20"/>
                <w:lang w:val="pl-PL" w:eastAsia="en-GB"/>
              </w:rPr>
            </w:pPr>
            <w:r w:rsidRPr="00336717">
              <w:rPr>
                <w:sz w:val="20"/>
                <w:szCs w:val="20"/>
                <w:lang w:val="pl-PL" w:eastAsia="en-GB"/>
              </w:rPr>
              <w:t>WALM.AlmSt14</w:t>
            </w:r>
          </w:p>
        </w:tc>
        <w:tc>
          <w:tcPr>
            <w:tcW w:w="2365" w:type="dxa"/>
          </w:tcPr>
          <w:p w:rsidR="00190B16" w:rsidRPr="00336717" w:rsidRDefault="00190B16" w:rsidP="002E128F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3118" w:type="dxa"/>
          </w:tcPr>
          <w:p w:rsidR="00190B16" w:rsidRPr="00336717" w:rsidRDefault="00190B16" w:rsidP="002E128F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U13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U12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U23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236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GUNT.CosPhi</w:t>
            </w:r>
            <w:proofErr w:type="spellEnd"/>
          </w:p>
        </w:tc>
        <w:tc>
          <w:tcPr>
            <w:tcW w:w="236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P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GUNT.PwrOutTot.W</w:t>
            </w:r>
            <w:proofErr w:type="spellEnd"/>
          </w:p>
        </w:tc>
        <w:tc>
          <w:tcPr>
            <w:tcW w:w="236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336717" w:rsidTr="00190B16">
        <w:tc>
          <w:tcPr>
            <w:tcW w:w="1781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Q</w:t>
            </w:r>
          </w:p>
        </w:tc>
        <w:tc>
          <w:tcPr>
            <w:tcW w:w="3340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36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236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336717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336717">
              <w:rPr>
                <w:sz w:val="20"/>
                <w:szCs w:val="20"/>
                <w:lang w:val="en-US" w:eastAsia="en-GB"/>
              </w:rPr>
              <w:t xml:space="preserve"> - HZ1</w:t>
            </w:r>
          </w:p>
        </w:tc>
        <w:tc>
          <w:tcPr>
            <w:tcW w:w="1505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3118" w:type="dxa"/>
          </w:tcPr>
          <w:p w:rsidR="00190B16" w:rsidRPr="00336717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336717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664ADC" w:rsidRDefault="00664ADC" w:rsidP="0064560E">
      <w:pPr>
        <w:rPr>
          <w:b/>
          <w:bCs/>
          <w:lang w:val="pl-PL" w:eastAsia="en-GB"/>
        </w:rPr>
      </w:pPr>
    </w:p>
    <w:p w:rsidR="002E128F" w:rsidRDefault="002E128F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664ADC" w:rsidRDefault="00664ADC" w:rsidP="00190B16">
      <w:pPr>
        <w:pStyle w:val="Nagwek2"/>
      </w:pPr>
      <w:r>
        <w:lastRenderedPageBreak/>
        <w:t xml:space="preserve">Pages: </w:t>
      </w:r>
      <w:proofErr w:type="spellStart"/>
      <w:r>
        <w:t>Trzebiatow</w:t>
      </w:r>
      <w:proofErr w:type="spellEnd"/>
      <w:r>
        <w:t xml:space="preserve"> II</w:t>
      </w:r>
    </w:p>
    <w:p w:rsidR="002E128F" w:rsidRDefault="002E128F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>
            <wp:extent cx="9435059" cy="5307330"/>
            <wp:effectExtent l="0" t="0" r="0" b="762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030" cy="5321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ADC" w:rsidRDefault="00664ADC" w:rsidP="0064560E">
      <w:pPr>
        <w:rPr>
          <w:noProof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408"/>
        <w:gridCol w:w="2556"/>
        <w:gridCol w:w="2835"/>
        <w:gridCol w:w="2552"/>
        <w:gridCol w:w="1199"/>
        <w:gridCol w:w="2348"/>
      </w:tblGrid>
      <w:tr w:rsidR="00190B16" w:rsidRPr="00190B16" w:rsidTr="00190B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408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lastRenderedPageBreak/>
              <w:t>Name</w:t>
            </w:r>
          </w:p>
        </w:tc>
        <w:tc>
          <w:tcPr>
            <w:tcW w:w="2556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835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552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199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348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Pages: Generator HZ1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199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Pages: Generator HZ2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199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556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835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199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556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835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199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 xml:space="preserve">QG 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pl-PL" w:eastAsia="en-GB"/>
              </w:rPr>
            </w:pPr>
            <w:r w:rsidRPr="00190B16">
              <w:rPr>
                <w:sz w:val="20"/>
                <w:szCs w:val="20"/>
                <w:lang w:val="pl-PL" w:eastAsia="en-GB"/>
              </w:rPr>
              <w:t>WALM.AlmSt14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348" w:type="dxa"/>
          </w:tcPr>
          <w:p w:rsidR="00190B16" w:rsidRPr="00336717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U13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U12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Napiecie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U23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GUNT.CosPhi</w:t>
            </w:r>
            <w:proofErr w:type="spellEnd"/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czynna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P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GUNT.PwrOutTot.W</w:t>
            </w:r>
            <w:proofErr w:type="spellEnd"/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1408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Moc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bierna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Q</w:t>
            </w:r>
          </w:p>
        </w:tc>
        <w:tc>
          <w:tcPr>
            <w:tcW w:w="2556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3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2552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199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348" w:type="dxa"/>
          </w:tcPr>
          <w:p w:rsidR="00190B16" w:rsidRDefault="00190B16" w:rsidP="00190B16">
            <w:pPr>
              <w:jc w:val="center"/>
            </w:pPr>
            <w:r w:rsidRPr="00B56150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2E128F" w:rsidRDefault="002E128F" w:rsidP="0064560E">
      <w:pPr>
        <w:rPr>
          <w:b/>
          <w:bCs/>
          <w:lang w:val="pl-PL" w:eastAsia="en-GB"/>
        </w:rPr>
      </w:pPr>
    </w:p>
    <w:p w:rsidR="002E128F" w:rsidRDefault="002E128F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2E128F" w:rsidRPr="00190B16" w:rsidRDefault="002E128F" w:rsidP="0064560E">
      <w:pPr>
        <w:pStyle w:val="Nagwek2"/>
      </w:pPr>
      <w:r>
        <w:lastRenderedPageBreak/>
        <w:t>Pages: Generator HZ1</w:t>
      </w:r>
    </w:p>
    <w:p w:rsidR="00664ADC" w:rsidRDefault="002E128F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28744CB4" wp14:editId="473019AB">
            <wp:extent cx="9550204" cy="537210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560935" cy="537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pl-PL" w:eastAsia="en-GB"/>
        </w:rPr>
        <w:t xml:space="preserve"> </w:t>
      </w:r>
    </w:p>
    <w:p w:rsidR="00BF434B" w:rsidRDefault="00BF434B" w:rsidP="0064560E">
      <w:pPr>
        <w:rPr>
          <w:b/>
          <w:bCs/>
          <w:lang w:val="pl-PL" w:eastAsia="en-GB"/>
        </w:rPr>
      </w:pPr>
    </w:p>
    <w:p w:rsidR="00BF434B" w:rsidRDefault="00BF434B" w:rsidP="0064560E">
      <w:pPr>
        <w:rPr>
          <w:b/>
          <w:bCs/>
          <w:lang w:val="pl-PL" w:eastAsia="en-GB"/>
        </w:rPr>
      </w:pPr>
    </w:p>
    <w:p w:rsidR="00664ADC" w:rsidRDefault="00664ADC" w:rsidP="0064560E">
      <w:pPr>
        <w:rPr>
          <w:b/>
          <w:bCs/>
          <w:lang w:val="pl-PL" w:eastAsia="en-GB"/>
        </w:rPr>
      </w:pPr>
    </w:p>
    <w:tbl>
      <w:tblPr>
        <w:tblStyle w:val="SCADATable"/>
        <w:tblW w:w="15390" w:type="dxa"/>
        <w:tblLook w:val="04A0" w:firstRow="1" w:lastRow="0" w:firstColumn="1" w:lastColumn="0" w:noHBand="0" w:noVBand="1"/>
      </w:tblPr>
      <w:tblGrid>
        <w:gridCol w:w="615"/>
        <w:gridCol w:w="2204"/>
        <w:gridCol w:w="1549"/>
        <w:gridCol w:w="2663"/>
        <w:gridCol w:w="2058"/>
        <w:gridCol w:w="1705"/>
        <w:gridCol w:w="2198"/>
        <w:gridCol w:w="2398"/>
      </w:tblGrid>
      <w:tr w:rsidR="00190B16" w:rsidRPr="00190B16" w:rsidTr="00190B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15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No</w:t>
            </w:r>
          </w:p>
        </w:tc>
        <w:tc>
          <w:tcPr>
            <w:tcW w:w="2204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549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663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058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705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198" w:type="dxa"/>
          </w:tcPr>
          <w:p w:rsid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398" w:type="dxa"/>
          </w:tcPr>
          <w:p w:rsidR="00190B16" w:rsidRPr="00190B16" w:rsidRDefault="00190B16" w:rsidP="00FC50C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główny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2663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5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1549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5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663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5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Hkr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HSST.DiaHdLos1</w:t>
            </w:r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HTGV.PosPctRot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n</w:t>
            </w:r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GUNT.Rot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HBRG.TurLubFlw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Cisnienie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oleju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GUNT.BattPress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Czas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GUNT.Time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</w:rPr>
              <w:t>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D68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0B16" w:rsidRPr="00190B16" w:rsidTr="00190B16">
        <w:tc>
          <w:tcPr>
            <w:tcW w:w="615" w:type="dxa"/>
          </w:tcPr>
          <w:p w:rsidR="00190B16" w:rsidRPr="00190B16" w:rsidRDefault="00190B16" w:rsidP="00D70C49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2204" w:type="dxa"/>
          </w:tcPr>
          <w:p w:rsidR="00190B16" w:rsidRPr="00190B16" w:rsidRDefault="00190B16" w:rsidP="00D70C4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czyszczarki</w:t>
            </w:r>
            <w:proofErr w:type="spellEnd"/>
          </w:p>
        </w:tc>
        <w:tc>
          <w:tcPr>
            <w:tcW w:w="1549" w:type="dxa"/>
          </w:tcPr>
          <w:p w:rsidR="00190B16" w:rsidRPr="00190B16" w:rsidRDefault="00190B16" w:rsidP="00D70C49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190B16" w:rsidRPr="00190B16" w:rsidRDefault="00190B16" w:rsidP="00D70C49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WALM.AlmSt12</w:t>
            </w:r>
          </w:p>
        </w:tc>
        <w:tc>
          <w:tcPr>
            <w:tcW w:w="2058" w:type="dxa"/>
          </w:tcPr>
          <w:p w:rsidR="00190B16" w:rsidRPr="00190B16" w:rsidRDefault="00190B16" w:rsidP="00D70C49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190B16" w:rsidRPr="00190B16" w:rsidRDefault="00190B16" w:rsidP="00D70C49">
            <w:pPr>
              <w:rPr>
                <w:sz w:val="20"/>
                <w:szCs w:val="20"/>
              </w:rPr>
            </w:pPr>
            <w:proofErr w:type="spellStart"/>
            <w:r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198" w:type="dxa"/>
          </w:tcPr>
          <w:p w:rsidR="00190B16" w:rsidRPr="00190B16" w:rsidRDefault="00190B16" w:rsidP="00D70C49">
            <w:pPr>
              <w:rPr>
                <w:rFonts w:cs="Arial"/>
                <w:color w:val="000000"/>
                <w:sz w:val="20"/>
                <w:szCs w:val="20"/>
              </w:rPr>
            </w:pPr>
            <w:r w:rsidRPr="008620AA">
              <w:rPr>
                <w:rFonts w:cs="Arial"/>
                <w:color w:val="000000"/>
                <w:sz w:val="20"/>
                <w:szCs w:val="20"/>
              </w:rPr>
              <w:t>QUESTI</w:t>
            </w:r>
            <w:r>
              <w:rPr>
                <w:rFonts w:cs="Arial"/>
                <w:color w:val="000000"/>
                <w:sz w:val="20"/>
                <w:szCs w:val="20"/>
              </w:rPr>
              <w:t>O</w:t>
            </w:r>
            <w:r w:rsidRPr="008620AA">
              <w:rPr>
                <w:rFonts w:cs="Arial"/>
                <w:color w:val="000000"/>
                <w:sz w:val="20"/>
                <w:szCs w:val="20"/>
              </w:rPr>
              <w:t>N MARKS (MIGHT BE R</w:t>
            </w:r>
            <w:r>
              <w:rPr>
                <w:rFonts w:cs="Arial"/>
                <w:color w:val="000000"/>
                <w:sz w:val="20"/>
                <w:szCs w:val="20"/>
              </w:rPr>
              <w:t>APLACED BY BRAK DANYCH)</w:t>
            </w:r>
          </w:p>
        </w:tc>
        <w:tc>
          <w:tcPr>
            <w:tcW w:w="2398" w:type="dxa"/>
          </w:tcPr>
          <w:p w:rsidR="00190B16" w:rsidRDefault="00190B16" w:rsidP="00D70C4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190B16" w:rsidRPr="00190B16" w:rsidRDefault="00190B16" w:rsidP="00D70C49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0 - GOTOWOSC</w:t>
            </w:r>
          </w:p>
        </w:tc>
      </w:tr>
      <w:tr w:rsidR="00190B16" w:rsidRPr="00190B16" w:rsidTr="00190B16">
        <w:tc>
          <w:tcPr>
            <w:tcW w:w="615" w:type="dxa"/>
          </w:tcPr>
          <w:p w:rsidR="00190B16" w:rsidRPr="00190B16" w:rsidRDefault="00190B16" w:rsidP="00D70C49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2204" w:type="dxa"/>
          </w:tcPr>
          <w:p w:rsidR="00190B16" w:rsidRPr="00190B16" w:rsidRDefault="00190B16" w:rsidP="00D70C4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549" w:type="dxa"/>
          </w:tcPr>
          <w:p w:rsidR="00190B16" w:rsidRPr="00190B16" w:rsidRDefault="00190B16" w:rsidP="00D70C49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190B16" w:rsidRPr="00190B16" w:rsidRDefault="00190B16" w:rsidP="00D70C49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WALM.AlmSt11</w:t>
            </w:r>
          </w:p>
        </w:tc>
        <w:tc>
          <w:tcPr>
            <w:tcW w:w="2058" w:type="dxa"/>
          </w:tcPr>
          <w:p w:rsidR="00190B16" w:rsidRPr="00190B16" w:rsidRDefault="00190B16" w:rsidP="00D70C49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190B16" w:rsidRPr="00190B16" w:rsidRDefault="00190B16" w:rsidP="00D70C49">
            <w:pPr>
              <w:rPr>
                <w:sz w:val="20"/>
                <w:szCs w:val="20"/>
              </w:rPr>
            </w:pPr>
            <w:proofErr w:type="spellStart"/>
            <w:r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198" w:type="dxa"/>
          </w:tcPr>
          <w:p w:rsidR="00190B16" w:rsidRPr="00190B16" w:rsidRDefault="00190B16" w:rsidP="00D70C49">
            <w:pPr>
              <w:rPr>
                <w:rFonts w:cs="Arial"/>
                <w:color w:val="000000"/>
                <w:sz w:val="20"/>
                <w:szCs w:val="20"/>
              </w:rPr>
            </w:pPr>
            <w:r w:rsidRPr="008620AA">
              <w:rPr>
                <w:rFonts w:cs="Arial"/>
                <w:color w:val="000000"/>
                <w:sz w:val="20"/>
                <w:szCs w:val="20"/>
              </w:rPr>
              <w:t>QUESTI</w:t>
            </w:r>
            <w:r>
              <w:rPr>
                <w:rFonts w:cs="Arial"/>
                <w:color w:val="000000"/>
                <w:sz w:val="20"/>
                <w:szCs w:val="20"/>
              </w:rPr>
              <w:t>O</w:t>
            </w:r>
            <w:r w:rsidRPr="008620AA">
              <w:rPr>
                <w:rFonts w:cs="Arial"/>
                <w:color w:val="000000"/>
                <w:sz w:val="20"/>
                <w:szCs w:val="20"/>
              </w:rPr>
              <w:t xml:space="preserve">N MARKS (MIGHT BE </w:t>
            </w:r>
            <w:r w:rsidRPr="008620AA">
              <w:rPr>
                <w:rFonts w:cs="Arial"/>
                <w:color w:val="000000"/>
                <w:sz w:val="20"/>
                <w:szCs w:val="20"/>
              </w:rPr>
              <w:lastRenderedPageBreak/>
              <w:t>R</w:t>
            </w:r>
            <w:r>
              <w:rPr>
                <w:rFonts w:cs="Arial"/>
                <w:color w:val="000000"/>
                <w:sz w:val="20"/>
                <w:szCs w:val="20"/>
              </w:rPr>
              <w:t>APLACED BY BRAK DANYCH)</w:t>
            </w:r>
          </w:p>
        </w:tc>
        <w:tc>
          <w:tcPr>
            <w:tcW w:w="2398" w:type="dxa"/>
          </w:tcPr>
          <w:p w:rsidR="00190B16" w:rsidRPr="00190B16" w:rsidRDefault="00190B16" w:rsidP="00190B16">
            <w:pPr>
              <w:jc w:val="both"/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lastRenderedPageBreak/>
              <w:t xml:space="preserve">0 </w:t>
            </w:r>
            <w:r w:rsidRPr="00190B16">
              <w:rPr>
                <w:rFonts w:cs="Arial"/>
                <w:color w:val="000000"/>
                <w:sz w:val="20"/>
                <w:szCs w:val="20"/>
                <w:lang w:val="pl-PL"/>
              </w:rPr>
              <w:t>– RECZNY</w:t>
            </w:r>
          </w:p>
          <w:p w:rsidR="00190B16" w:rsidRPr="00190B16" w:rsidRDefault="00190B16" w:rsidP="00190B16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1 – </w:t>
            </w:r>
            <w:r w:rsidRPr="00190B16">
              <w:rPr>
                <w:rFonts w:cs="Arial"/>
                <w:color w:val="000000"/>
                <w:sz w:val="20"/>
                <w:szCs w:val="20"/>
                <w:lang w:val="pl-PL"/>
              </w:rPr>
              <w:t>AUTOMATYCZNY</w:t>
            </w:r>
          </w:p>
        </w:tc>
      </w:tr>
      <w:tr w:rsidR="00190B16" w:rsidRPr="00190B16" w:rsidTr="00190B16">
        <w:tc>
          <w:tcPr>
            <w:tcW w:w="615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13</w:t>
            </w:r>
          </w:p>
        </w:tc>
        <w:tc>
          <w:tcPr>
            <w:tcW w:w="2204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elektryczna</w:t>
            </w:r>
            <w:proofErr w:type="spellEnd"/>
          </w:p>
        </w:tc>
        <w:tc>
          <w:tcPr>
            <w:tcW w:w="1549" w:type="dxa"/>
          </w:tcPr>
          <w:p w:rsidR="00190B16" w:rsidRPr="00190B16" w:rsidRDefault="00190B16" w:rsidP="00190B16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663" w:type="dxa"/>
          </w:tcPr>
          <w:p w:rsidR="00190B16" w:rsidRPr="00190B16" w:rsidRDefault="00190B16" w:rsidP="00190B1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WALM.AlmSt13</w:t>
            </w:r>
          </w:p>
        </w:tc>
        <w:tc>
          <w:tcPr>
            <w:tcW w:w="2058" w:type="dxa"/>
          </w:tcPr>
          <w:p w:rsidR="00190B16" w:rsidRPr="00190B16" w:rsidRDefault="00190B16" w:rsidP="00190B1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190B16" w:rsidRDefault="00190B16" w:rsidP="00190B16">
            <w:proofErr w:type="spellStart"/>
            <w:r w:rsidRPr="00D14C37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198" w:type="dxa"/>
          </w:tcPr>
          <w:p w:rsidR="00190B16" w:rsidRDefault="00190B16" w:rsidP="00190B16">
            <w:r w:rsidRPr="00CD769D">
              <w:rPr>
                <w:rFonts w:cs="Arial"/>
                <w:color w:val="000000"/>
                <w:sz w:val="20"/>
                <w:szCs w:val="20"/>
              </w:rPr>
              <w:t xml:space="preserve">QUESTION MARKS (MIGHT BE </w:t>
            </w:r>
          </w:p>
        </w:tc>
        <w:tc>
          <w:tcPr>
            <w:tcW w:w="2398" w:type="dxa"/>
          </w:tcPr>
          <w:p w:rsidR="00190B16" w:rsidRDefault="00A80946" w:rsidP="00190B16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A80946" w:rsidRPr="00190B16" w:rsidRDefault="00A80946" w:rsidP="00190B16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0 - GOTOWOSC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Wylacznik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awaryjny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WALM.AlmSt14</w:t>
            </w:r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Default="00A80946" w:rsidP="00A80946">
            <w:proofErr w:type="spellStart"/>
            <w:r w:rsidRPr="00D14C37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198" w:type="dxa"/>
          </w:tcPr>
          <w:p w:rsidR="00A80946" w:rsidRDefault="00A80946" w:rsidP="00A80946">
            <w:r w:rsidRPr="00CD769D">
              <w:rPr>
                <w:rFonts w:cs="Arial"/>
                <w:color w:val="000000"/>
                <w:sz w:val="20"/>
                <w:szCs w:val="20"/>
              </w:rPr>
              <w:t xml:space="preserve">QUESTION MARKS (MIGHT BE </w:t>
            </w:r>
          </w:p>
        </w:tc>
        <w:tc>
          <w:tcPr>
            <w:tcW w:w="2398" w:type="dxa"/>
          </w:tcPr>
          <w:p w:rsidR="00A80946" w:rsidRDefault="00A80946" w:rsidP="00A80946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A80946" w:rsidRPr="00190B16" w:rsidRDefault="00A80946" w:rsidP="00A80946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0 - GOTOWOSC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agregatu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prd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>.</w:t>
            </w:r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WALM.AlmSt15</w:t>
            </w:r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Default="00A80946" w:rsidP="00A80946">
            <w:proofErr w:type="spellStart"/>
            <w:r w:rsidRPr="00D14C37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198" w:type="dxa"/>
          </w:tcPr>
          <w:p w:rsidR="00A80946" w:rsidRDefault="00A80946" w:rsidP="00A80946">
            <w:r w:rsidRPr="00CD769D">
              <w:rPr>
                <w:rFonts w:cs="Arial"/>
                <w:color w:val="000000"/>
                <w:sz w:val="20"/>
                <w:szCs w:val="20"/>
              </w:rPr>
              <w:t xml:space="preserve">QUESTION MARKS (MIGHT BE </w:t>
            </w:r>
          </w:p>
        </w:tc>
        <w:tc>
          <w:tcPr>
            <w:tcW w:w="2398" w:type="dxa"/>
          </w:tcPr>
          <w:p w:rsidR="00A80946" w:rsidRDefault="00A80946" w:rsidP="00A80946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A80946" w:rsidRPr="00190B16" w:rsidRDefault="00A80946" w:rsidP="00A80946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0 - GOTOWOSC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Alrams</w:t>
            </w:r>
            <w:proofErr w:type="spellEnd"/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Fazy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HGEN.GenStaTmp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Fazy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HGEN.GenStaTmp2</w:t>
            </w:r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Fazy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HGEN.GenStaTmp3</w:t>
            </w:r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HGEN.BrgTmpTop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HGEN.BrgTmpBottom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HBRG.BrgTmp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Szafa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kompensacji</w:t>
            </w:r>
            <w:proofErr w:type="spellEnd"/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GUNT.CompTmp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80946" w:rsidRPr="00190B16" w:rsidTr="00190B16">
        <w:tc>
          <w:tcPr>
            <w:tcW w:w="615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2204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1549" w:type="dxa"/>
          </w:tcPr>
          <w:p w:rsidR="00A80946" w:rsidRPr="00190B16" w:rsidRDefault="00A80946" w:rsidP="00A80946">
            <w:pPr>
              <w:jc w:val="center"/>
              <w:rPr>
                <w:sz w:val="20"/>
                <w:szCs w:val="20"/>
              </w:rPr>
            </w:pPr>
            <w:r w:rsidRPr="00190B1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63" w:type="dxa"/>
          </w:tcPr>
          <w:p w:rsidR="00A80946" w:rsidRPr="00190B16" w:rsidRDefault="00A80946" w:rsidP="00A8094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GUNT.PwrOutTot.W</w:t>
            </w:r>
            <w:proofErr w:type="spellEnd"/>
          </w:p>
        </w:tc>
        <w:tc>
          <w:tcPr>
            <w:tcW w:w="2058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190B16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705" w:type="dxa"/>
          </w:tcPr>
          <w:p w:rsidR="00A80946" w:rsidRPr="00190B16" w:rsidRDefault="00A80946" w:rsidP="00A80946">
            <w:pPr>
              <w:rPr>
                <w:sz w:val="20"/>
                <w:szCs w:val="20"/>
              </w:rPr>
            </w:pPr>
            <w:proofErr w:type="spellStart"/>
            <w:r w:rsidRPr="00190B16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="0090334C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="0090334C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2198" w:type="dxa"/>
          </w:tcPr>
          <w:p w:rsidR="00A80946" w:rsidRDefault="00A80946" w:rsidP="00A80946">
            <w:pPr>
              <w:jc w:val="center"/>
            </w:pPr>
            <w:r w:rsidRPr="003B541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8" w:type="dxa"/>
          </w:tcPr>
          <w:p w:rsidR="00A80946" w:rsidRDefault="0090334C" w:rsidP="00A80946">
            <w:pPr>
              <w:jc w:val="center"/>
            </w:pPr>
            <w:r>
              <w:rPr>
                <w:sz w:val="20"/>
                <w:szCs w:val="20"/>
                <w:lang w:val="en-US" w:eastAsia="en-GB"/>
              </w:rPr>
              <w:t>Power [kW]</w:t>
            </w:r>
          </w:p>
        </w:tc>
      </w:tr>
    </w:tbl>
    <w:p w:rsidR="002E128F" w:rsidRDefault="002E128F" w:rsidP="0064560E">
      <w:pPr>
        <w:rPr>
          <w:b/>
          <w:bCs/>
          <w:lang w:val="pl-PL" w:eastAsia="en-GB"/>
        </w:rPr>
      </w:pPr>
    </w:p>
    <w:p w:rsidR="00BF434B" w:rsidRDefault="00FC50CA" w:rsidP="0064560E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FC50CA" w:rsidRDefault="00FC50CA" w:rsidP="00A80946">
      <w:pPr>
        <w:pStyle w:val="Nagwek2"/>
      </w:pPr>
      <w:r>
        <w:lastRenderedPageBreak/>
        <w:t>Pages: Generator HZ2</w:t>
      </w:r>
    </w:p>
    <w:p w:rsidR="00FC50CA" w:rsidRDefault="00FC50CA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5435F977" wp14:editId="39D5FA4B">
            <wp:extent cx="9567135" cy="5381625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584117" cy="5391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0CA" w:rsidRDefault="00FC50CA" w:rsidP="0064560E">
      <w:pPr>
        <w:rPr>
          <w:b/>
          <w:bCs/>
          <w:lang w:val="pl-PL" w:eastAsia="en-GB"/>
        </w:rPr>
      </w:pPr>
    </w:p>
    <w:p w:rsidR="00BF434B" w:rsidRDefault="00BF434B" w:rsidP="0064560E">
      <w:pPr>
        <w:rPr>
          <w:b/>
          <w:bCs/>
          <w:lang w:val="pl-PL" w:eastAsia="en-GB"/>
        </w:rPr>
      </w:pPr>
    </w:p>
    <w:tbl>
      <w:tblPr>
        <w:tblStyle w:val="SCADATable"/>
        <w:tblW w:w="15284" w:type="dxa"/>
        <w:tblLook w:val="04A0" w:firstRow="1" w:lastRow="0" w:firstColumn="1" w:lastColumn="0" w:noHBand="0" w:noVBand="1"/>
      </w:tblPr>
      <w:tblGrid>
        <w:gridCol w:w="636"/>
        <w:gridCol w:w="1969"/>
        <w:gridCol w:w="2045"/>
        <w:gridCol w:w="2652"/>
        <w:gridCol w:w="2239"/>
        <w:gridCol w:w="1594"/>
        <w:gridCol w:w="1594"/>
        <w:gridCol w:w="2555"/>
      </w:tblGrid>
      <w:tr w:rsidR="00A80946" w:rsidRPr="00A80946" w:rsidTr="00A8094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36" w:type="dxa"/>
          </w:tcPr>
          <w:p w:rsidR="00A80946" w:rsidRPr="00A80946" w:rsidRDefault="00A80946" w:rsidP="00FC50C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lastRenderedPageBreak/>
              <w:t>No</w:t>
            </w:r>
          </w:p>
        </w:tc>
        <w:tc>
          <w:tcPr>
            <w:tcW w:w="1969" w:type="dxa"/>
          </w:tcPr>
          <w:p w:rsidR="00A80946" w:rsidRPr="00A80946" w:rsidRDefault="00A80946" w:rsidP="00FC50CA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045" w:type="dxa"/>
          </w:tcPr>
          <w:p w:rsidR="00A80946" w:rsidRPr="00A80946" w:rsidRDefault="00A80946" w:rsidP="00FC50CA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652" w:type="dxa"/>
          </w:tcPr>
          <w:p w:rsidR="00A80946" w:rsidRPr="00A80946" w:rsidRDefault="00A80946" w:rsidP="00FC50CA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239" w:type="dxa"/>
          </w:tcPr>
          <w:p w:rsidR="00A80946" w:rsidRPr="00A80946" w:rsidRDefault="00A80946" w:rsidP="00FC50CA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94" w:type="dxa"/>
          </w:tcPr>
          <w:p w:rsidR="00A80946" w:rsidRPr="00A80946" w:rsidRDefault="00A80946" w:rsidP="00FC50CA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594" w:type="dxa"/>
          </w:tcPr>
          <w:p w:rsidR="00A80946" w:rsidRPr="00A80946" w:rsidRDefault="00A80946" w:rsidP="00FC50CA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555" w:type="dxa"/>
          </w:tcPr>
          <w:p w:rsidR="00A80946" w:rsidRPr="00A80946" w:rsidRDefault="00A80946" w:rsidP="00FC50CA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główny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2652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045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652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Hkr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HTGV.PosPctRot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n</w:t>
            </w:r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GUNT.Rot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HDLS.TurFlw4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Cisnienie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oleju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GUNT.BattPress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Czas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GUNT.Time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</w:rPr>
              <w:t>Number value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Interwal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czyszczarki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HWCL.ActSpir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WALM.AlmSt16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</w:rPr>
            </w:pPr>
            <w:r w:rsidRPr="00A80946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>0 - GOTOWOSC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lastRenderedPageBreak/>
              <w:t>13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elektryczna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WALM.AlmSt17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</w:rPr>
            </w:pPr>
            <w:r w:rsidRPr="00A80946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>1 – BRAK GOTOWOSCI</w:t>
            </w:r>
          </w:p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>0 - GOTOWOSC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Alrams</w:t>
            </w:r>
            <w:proofErr w:type="spellEnd"/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Fazy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HGEN.GenStaTmp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Fazy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HGEN.GenStaTmp2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Fazy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HGEN.GenStaTmp3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Przednie</w:t>
            </w:r>
            <w:proofErr w:type="spellEnd"/>
          </w:p>
        </w:tc>
        <w:tc>
          <w:tcPr>
            <w:tcW w:w="2045" w:type="dxa"/>
          </w:tcPr>
          <w:p w:rsidR="0090334C" w:rsidRDefault="0090334C" w:rsidP="0090334C">
            <w:pPr>
              <w:jc w:val="center"/>
            </w:pPr>
            <w:r w:rsidRPr="00C9253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HBRG.BrgTmp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Tylne</w:t>
            </w:r>
            <w:proofErr w:type="spellEnd"/>
          </w:p>
        </w:tc>
        <w:tc>
          <w:tcPr>
            <w:tcW w:w="2045" w:type="dxa"/>
          </w:tcPr>
          <w:p w:rsidR="0090334C" w:rsidRDefault="0090334C" w:rsidP="0090334C">
            <w:pPr>
              <w:jc w:val="center"/>
            </w:pPr>
            <w:r w:rsidRPr="00C9253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HBRG.BrgTmp1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Promieniowe</w:t>
            </w:r>
            <w:proofErr w:type="spellEnd"/>
          </w:p>
        </w:tc>
        <w:tc>
          <w:tcPr>
            <w:tcW w:w="2045" w:type="dxa"/>
          </w:tcPr>
          <w:p w:rsidR="0090334C" w:rsidRDefault="0090334C" w:rsidP="0090334C">
            <w:pPr>
              <w:jc w:val="center"/>
            </w:pPr>
            <w:r w:rsidRPr="00C9253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HBRG.BrgTmp2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Osiowe</w:t>
            </w:r>
            <w:proofErr w:type="spellEnd"/>
          </w:p>
        </w:tc>
        <w:tc>
          <w:tcPr>
            <w:tcW w:w="2045" w:type="dxa"/>
          </w:tcPr>
          <w:p w:rsidR="0090334C" w:rsidRDefault="0090334C" w:rsidP="0090334C">
            <w:pPr>
              <w:jc w:val="center"/>
            </w:pPr>
            <w:r w:rsidRPr="00C9253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HBRG.BrgTmp3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</w:p>
        </w:tc>
        <w:tc>
          <w:tcPr>
            <w:tcW w:w="2045" w:type="dxa"/>
          </w:tcPr>
          <w:p w:rsidR="0090334C" w:rsidRDefault="0090334C" w:rsidP="0090334C">
            <w:pPr>
              <w:jc w:val="center"/>
            </w:pPr>
            <w:r w:rsidRPr="00C9253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HBRG.BrgTmp4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</w:p>
        </w:tc>
        <w:tc>
          <w:tcPr>
            <w:tcW w:w="2045" w:type="dxa"/>
          </w:tcPr>
          <w:p w:rsidR="0090334C" w:rsidRDefault="0090334C" w:rsidP="0090334C">
            <w:pPr>
              <w:jc w:val="center"/>
            </w:pPr>
            <w:r w:rsidRPr="00C9253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HBRG.BrgTmp5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Srodkowe</w:t>
            </w:r>
            <w:proofErr w:type="spellEnd"/>
          </w:p>
        </w:tc>
        <w:tc>
          <w:tcPr>
            <w:tcW w:w="2045" w:type="dxa"/>
          </w:tcPr>
          <w:p w:rsidR="0090334C" w:rsidRDefault="0090334C" w:rsidP="0090334C">
            <w:pPr>
              <w:jc w:val="center"/>
            </w:pPr>
            <w:r w:rsidRPr="00C9253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HBRG.BrgTmp6</w:t>
            </w:r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25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Olej</w:t>
            </w:r>
            <w:proofErr w:type="spellEnd"/>
          </w:p>
        </w:tc>
        <w:tc>
          <w:tcPr>
            <w:tcW w:w="2045" w:type="dxa"/>
          </w:tcPr>
          <w:p w:rsidR="0090334C" w:rsidRDefault="0090334C" w:rsidP="0090334C">
            <w:pPr>
              <w:jc w:val="center"/>
            </w:pPr>
            <w:r w:rsidRPr="00C9253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HLVL.LevM.Temp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94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Default="0090334C" w:rsidP="0090334C">
            <w:pPr>
              <w:jc w:val="center"/>
            </w:pPr>
            <w:r w:rsidRPr="00B5255C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A80946" w:rsidTr="00A80946">
        <w:tc>
          <w:tcPr>
            <w:tcW w:w="636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1969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4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52" w:type="dxa"/>
          </w:tcPr>
          <w:p w:rsidR="0090334C" w:rsidRPr="00A80946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GUNT.PwrOutTot.W</w:t>
            </w:r>
            <w:proofErr w:type="spellEnd"/>
          </w:p>
        </w:tc>
        <w:tc>
          <w:tcPr>
            <w:tcW w:w="2239" w:type="dxa"/>
          </w:tcPr>
          <w:p w:rsidR="0090334C" w:rsidRPr="00A80946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A80946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A80946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94" w:type="dxa"/>
          </w:tcPr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proofErr w:type="spellStart"/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>Number</w:t>
            </w:r>
            <w:proofErr w:type="spellEnd"/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</w:t>
            </w:r>
            <w:proofErr w:type="spellStart"/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>value</w:t>
            </w:r>
            <w:proofErr w:type="spellEnd"/>
          </w:p>
        </w:tc>
        <w:tc>
          <w:tcPr>
            <w:tcW w:w="1594" w:type="dxa"/>
          </w:tcPr>
          <w:p w:rsidR="0090334C" w:rsidRPr="00A80946" w:rsidRDefault="0090334C" w:rsidP="0090334C">
            <w:pPr>
              <w:jc w:val="center"/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555" w:type="dxa"/>
          </w:tcPr>
          <w:p w:rsidR="0090334C" w:rsidRPr="00A80946" w:rsidRDefault="0090334C" w:rsidP="0090334C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A80946">
              <w:rPr>
                <w:rFonts w:cs="Arial"/>
                <w:color w:val="000000"/>
                <w:sz w:val="20"/>
                <w:szCs w:val="20"/>
                <w:lang w:val="pl-PL"/>
              </w:rPr>
              <w:t>Power</w:t>
            </w:r>
            <w:r>
              <w:rPr>
                <w:rFonts w:cs="Arial"/>
                <w:color w:val="000000"/>
                <w:sz w:val="20"/>
                <w:szCs w:val="20"/>
                <w:lang w:val="pl-PL"/>
              </w:rPr>
              <w:t xml:space="preserve"> [kW]</w:t>
            </w:r>
          </w:p>
        </w:tc>
      </w:tr>
    </w:tbl>
    <w:p w:rsidR="00FC50CA" w:rsidRDefault="00FC50CA" w:rsidP="0064560E">
      <w:pPr>
        <w:rPr>
          <w:b/>
          <w:bCs/>
          <w:lang w:val="pl-PL" w:eastAsia="en-GB"/>
        </w:rPr>
      </w:pPr>
    </w:p>
    <w:p w:rsidR="006F638D" w:rsidRDefault="00CE7007" w:rsidP="0064560E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CE7007" w:rsidRDefault="00CE7007" w:rsidP="00A80946">
      <w:pPr>
        <w:pStyle w:val="Nagwek2"/>
      </w:pPr>
      <w:r>
        <w:lastRenderedPageBreak/>
        <w:t xml:space="preserve">Pages: </w:t>
      </w:r>
      <w:proofErr w:type="spellStart"/>
      <w:r>
        <w:t>Jazy</w:t>
      </w:r>
      <w:proofErr w:type="spellEnd"/>
    </w:p>
    <w:p w:rsidR="00CE7007" w:rsidRDefault="00CE7007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716E55A7" wp14:editId="1C930BAB">
            <wp:extent cx="9482471" cy="5334000"/>
            <wp:effectExtent l="0" t="0" r="4445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489070" cy="5337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007" w:rsidRDefault="00CE7007" w:rsidP="0064560E">
      <w:pPr>
        <w:rPr>
          <w:b/>
          <w:bCs/>
          <w:lang w:val="pl-PL" w:eastAsia="en-GB"/>
        </w:rPr>
      </w:pPr>
    </w:p>
    <w:tbl>
      <w:tblPr>
        <w:tblStyle w:val="SCADATable"/>
        <w:tblW w:w="15503" w:type="dxa"/>
        <w:tblLook w:val="04A0" w:firstRow="1" w:lastRow="0" w:firstColumn="1" w:lastColumn="0" w:noHBand="0" w:noVBand="1"/>
      </w:tblPr>
      <w:tblGrid>
        <w:gridCol w:w="636"/>
        <w:gridCol w:w="1827"/>
        <w:gridCol w:w="2126"/>
        <w:gridCol w:w="2127"/>
        <w:gridCol w:w="2126"/>
        <w:gridCol w:w="1559"/>
        <w:gridCol w:w="2465"/>
        <w:gridCol w:w="2637"/>
      </w:tblGrid>
      <w:tr w:rsidR="00A80946" w:rsidRPr="00DD69AF" w:rsidTr="00DD69A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36" w:type="dxa"/>
          </w:tcPr>
          <w:p w:rsidR="00A80946" w:rsidRPr="00DD69AF" w:rsidRDefault="00A80946" w:rsidP="00BF434B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 w:rsidR="00DD69AF" w:rsidRPr="00DD69AF"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1827" w:type="dxa"/>
          </w:tcPr>
          <w:p w:rsidR="00A80946" w:rsidRPr="00DD69AF" w:rsidRDefault="00A80946" w:rsidP="00BF434B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126" w:type="dxa"/>
          </w:tcPr>
          <w:p w:rsidR="00A80946" w:rsidRPr="00DD69AF" w:rsidRDefault="00A80946" w:rsidP="00BF434B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127" w:type="dxa"/>
          </w:tcPr>
          <w:p w:rsidR="00A80946" w:rsidRPr="00DD69AF" w:rsidRDefault="00A80946" w:rsidP="00BF434B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126" w:type="dxa"/>
          </w:tcPr>
          <w:p w:rsidR="00A80946" w:rsidRPr="00DD69AF" w:rsidRDefault="00A80946" w:rsidP="00BF434B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59" w:type="dxa"/>
          </w:tcPr>
          <w:p w:rsidR="00A80946" w:rsidRPr="00DD69AF" w:rsidRDefault="00A80946" w:rsidP="00BF434B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465" w:type="dxa"/>
          </w:tcPr>
          <w:p w:rsidR="00A80946" w:rsidRPr="00DD69AF" w:rsidRDefault="00A80946" w:rsidP="00BF434B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637" w:type="dxa"/>
          </w:tcPr>
          <w:p w:rsidR="00A80946" w:rsidRPr="00DD69AF" w:rsidRDefault="00A80946" w:rsidP="00BF434B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2127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59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2127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59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Jazy</w:t>
            </w:r>
            <w:proofErr w:type="spellEnd"/>
          </w:p>
        </w:tc>
        <w:tc>
          <w:tcPr>
            <w:tcW w:w="2127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59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lewa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HWLC.PosOpn1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prawa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HWLC.PosOpn2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nr 1 -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HDAM.OpnLvl1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nr 2 -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HDAM.OpnLvl2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nr 3 -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HDAM.OpnLvl3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HBRG.LubFlw1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HBRG.LubFlw3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HDLS.TurFlw1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HDLS.TurFlw2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0334C" w:rsidRPr="00DD69AF" w:rsidTr="00DD69AF">
        <w:tc>
          <w:tcPr>
            <w:tcW w:w="636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8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126" w:type="dxa"/>
          </w:tcPr>
          <w:p w:rsidR="0090334C" w:rsidRPr="00DD69AF" w:rsidRDefault="0090334C" w:rsidP="0090334C">
            <w:pPr>
              <w:jc w:val="center"/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90334C" w:rsidRPr="00DD69AF" w:rsidRDefault="0090334C" w:rsidP="0090334C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HDLS.TurFlw3</w:t>
            </w:r>
          </w:p>
        </w:tc>
        <w:tc>
          <w:tcPr>
            <w:tcW w:w="2126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90334C" w:rsidRPr="00DD69AF" w:rsidRDefault="0090334C" w:rsidP="0090334C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90334C" w:rsidRPr="00A80946" w:rsidRDefault="0090334C" w:rsidP="0090334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A80946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</w:p>
        </w:tc>
        <w:tc>
          <w:tcPr>
            <w:tcW w:w="2126" w:type="dxa"/>
          </w:tcPr>
          <w:p w:rsidR="00DD69AF" w:rsidRPr="00DD69AF" w:rsidRDefault="00DD69AF" w:rsidP="00DD69AF">
            <w:pPr>
              <w:jc w:val="center"/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WALM.AlmSt17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0 – BRAK GOTOWOSCI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1 - GOTOWOSC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lastRenderedPageBreak/>
              <w:t>12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</w:p>
        </w:tc>
        <w:tc>
          <w:tcPr>
            <w:tcW w:w="2126" w:type="dxa"/>
          </w:tcPr>
          <w:p w:rsidR="00DD69AF" w:rsidRPr="00DD69AF" w:rsidRDefault="00DD69AF" w:rsidP="00DD69AF">
            <w:pPr>
              <w:jc w:val="center"/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WALM.AlmSt19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0 – BRAK GOTOWOSCI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1 - GOTOWOSC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13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WALM.AlmSt27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0 – BRAK GOTOWOSCI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1 - GOTOWOSC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WALM.AlmSt25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0 – BRAK GOTOWOSCI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1 - GOTOWOSC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WALM.AlmSt23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0 – BRAK GOTOWOSCI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1 - GOTOWOSC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WALM.AlmSt18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– RECZNY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AUTOMATYCZNY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WALM.AlmSt2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– RECZNY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AUTOMATYCZNY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WALM.AlmSt28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– RECZNY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AUTOMATYCZNY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WALM.AlmSt26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– RECZNY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AUTOMATYCZNY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lastRenderedPageBreak/>
              <w:t>20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WALM.AlmSt24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rFonts w:cs="Arial"/>
                <w:color w:val="000000"/>
                <w:sz w:val="20"/>
                <w:szCs w:val="20"/>
                <w:lang w:val="pl-PL"/>
              </w:rPr>
              <w:t>Conditions</w:t>
            </w:r>
            <w:proofErr w:type="spellEnd"/>
          </w:p>
        </w:tc>
        <w:tc>
          <w:tcPr>
            <w:tcW w:w="2465" w:type="dxa"/>
          </w:tcPr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 w:rsidRPr="00DD69AF">
              <w:rPr>
                <w:rFonts w:cs="Arial"/>
                <w:color w:val="000000"/>
                <w:sz w:val="20"/>
                <w:szCs w:val="20"/>
              </w:rPr>
              <w:t>QUESTION MARKS (MIGHT BE RAPLACED BY BRAK DANYCH)</w:t>
            </w:r>
          </w:p>
        </w:tc>
        <w:tc>
          <w:tcPr>
            <w:tcW w:w="2637" w:type="dxa"/>
          </w:tcPr>
          <w:p w:rsidR="00DD69AF" w:rsidRDefault="00DD69AF" w:rsidP="00DD69AF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0 – RECZNY</w:t>
            </w:r>
          </w:p>
          <w:p w:rsidR="00DD69AF" w:rsidRPr="00DD69AF" w:rsidRDefault="00DD69AF" w:rsidP="00DD69AF">
            <w:pPr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color w:val="000000"/>
                <w:sz w:val="20"/>
                <w:szCs w:val="20"/>
                <w:lang w:val="pl-PL"/>
              </w:rPr>
              <w:t>1 – AUTOMATYCZNY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 xml:space="preserve">Suma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przeplywu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HBRG.LubFlwTot1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 xml:space="preserve">Suma </w:t>
            </w: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przeplywu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HDLS.TurFlwTot1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</w:p>
        </w:tc>
        <w:tc>
          <w:tcPr>
            <w:tcW w:w="2465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Tr 1 + Jaz Tr 1</w:t>
            </w:r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HBRG.LubFlwTot2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HZ1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69AF" w:rsidRPr="00DD69AF" w:rsidTr="00DD69AF">
        <w:tc>
          <w:tcPr>
            <w:tcW w:w="636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25</w:t>
            </w:r>
          </w:p>
        </w:tc>
        <w:tc>
          <w:tcPr>
            <w:tcW w:w="18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Tr 2 + Jaz Tr 2</w:t>
            </w:r>
          </w:p>
        </w:tc>
        <w:tc>
          <w:tcPr>
            <w:tcW w:w="2126" w:type="dxa"/>
          </w:tcPr>
          <w:p w:rsidR="00DD69AF" w:rsidRDefault="00DD69AF" w:rsidP="00DD69AF">
            <w:pPr>
              <w:jc w:val="center"/>
            </w:pPr>
            <w:r w:rsidRPr="009A63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27" w:type="dxa"/>
          </w:tcPr>
          <w:p w:rsidR="00DD69AF" w:rsidRPr="00DD69AF" w:rsidRDefault="00DD69AF" w:rsidP="00DD69AF">
            <w:pPr>
              <w:rPr>
                <w:sz w:val="20"/>
                <w:szCs w:val="20"/>
                <w:lang w:val="en-US" w:eastAsia="en-GB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HDLS.TurFlwTot2</w:t>
            </w:r>
          </w:p>
        </w:tc>
        <w:tc>
          <w:tcPr>
            <w:tcW w:w="2126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proofErr w:type="spellStart"/>
            <w:r w:rsidRPr="00DD69AF">
              <w:rPr>
                <w:sz w:val="20"/>
                <w:szCs w:val="20"/>
                <w:lang w:val="en-US" w:eastAsia="en-GB"/>
              </w:rPr>
              <w:t>Trzebiatow</w:t>
            </w:r>
            <w:proofErr w:type="spellEnd"/>
            <w:r w:rsidRPr="00DD69AF">
              <w:rPr>
                <w:sz w:val="20"/>
                <w:szCs w:val="20"/>
                <w:lang w:val="en-US" w:eastAsia="en-GB"/>
              </w:rPr>
              <w:t xml:space="preserve"> – HZ2</w:t>
            </w:r>
          </w:p>
        </w:tc>
        <w:tc>
          <w:tcPr>
            <w:tcW w:w="1559" w:type="dxa"/>
          </w:tcPr>
          <w:p w:rsidR="00DD69AF" w:rsidRPr="00DD69AF" w:rsidRDefault="00DD69AF" w:rsidP="00DD69AF">
            <w:pPr>
              <w:rPr>
                <w:sz w:val="20"/>
                <w:szCs w:val="20"/>
              </w:rPr>
            </w:pPr>
            <w:r w:rsidRPr="00DD69AF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2465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637" w:type="dxa"/>
          </w:tcPr>
          <w:p w:rsidR="00DD69AF" w:rsidRDefault="00DD69AF" w:rsidP="00DD69AF">
            <w:pPr>
              <w:jc w:val="center"/>
            </w:pPr>
            <w:r w:rsidRPr="007A2C7F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1F1A66" w:rsidRDefault="001F1A66" w:rsidP="0064560E">
      <w:pPr>
        <w:rPr>
          <w:b/>
          <w:bCs/>
          <w:lang w:val="pl-PL" w:eastAsia="en-GB"/>
        </w:rPr>
      </w:pPr>
    </w:p>
    <w:p w:rsidR="001F1A66" w:rsidRDefault="001F1A66" w:rsidP="0064560E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1F1A66" w:rsidRDefault="001F1A66" w:rsidP="00341F48">
      <w:pPr>
        <w:pStyle w:val="Nagwek1"/>
      </w:pPr>
      <w:r>
        <w:lastRenderedPageBreak/>
        <w:t xml:space="preserve">EW </w:t>
      </w:r>
      <w:proofErr w:type="spellStart"/>
      <w:r>
        <w:t>Koszyce</w:t>
      </w:r>
      <w:proofErr w:type="spellEnd"/>
    </w:p>
    <w:p w:rsidR="003274F0" w:rsidRDefault="003274F0" w:rsidP="00341F48">
      <w:pPr>
        <w:pStyle w:val="Nagwek2"/>
      </w:pPr>
      <w:r w:rsidRPr="003274F0">
        <w:t xml:space="preserve">Pages: </w:t>
      </w:r>
      <w:proofErr w:type="spellStart"/>
      <w:r w:rsidRPr="003274F0">
        <w:t>SLD_new</w:t>
      </w:r>
      <w:proofErr w:type="spellEnd"/>
    </w:p>
    <w:p w:rsidR="001F1A66" w:rsidRDefault="00BD62F6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28F94536" wp14:editId="1A38103B">
            <wp:extent cx="8382000" cy="5199561"/>
            <wp:effectExtent l="0" t="0" r="0" b="127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391315" cy="5205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167"/>
        <w:gridCol w:w="1965"/>
        <w:gridCol w:w="1749"/>
        <w:gridCol w:w="2037"/>
        <w:gridCol w:w="2037"/>
      </w:tblGrid>
      <w:tr w:rsidR="006432F3" w:rsidRPr="00F27377" w:rsidTr="00E705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6432F3" w:rsidRPr="00F27377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167" w:type="dxa"/>
          </w:tcPr>
          <w:p w:rsidR="006432F3" w:rsidRPr="00F27377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1965" w:type="dxa"/>
          </w:tcPr>
          <w:p w:rsidR="006432F3" w:rsidRPr="00F27377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49" w:type="dxa"/>
          </w:tcPr>
          <w:p w:rsidR="006432F3" w:rsidRPr="00F27377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037" w:type="dxa"/>
          </w:tcPr>
          <w:p w:rsid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037" w:type="dxa"/>
          </w:tcPr>
          <w:p w:rsidR="006432F3" w:rsidRPr="00F27377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27377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27377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27377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167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F27377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1965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167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1965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167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1965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167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1965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USW</w:t>
            </w:r>
          </w:p>
        </w:tc>
        <w:tc>
          <w:tcPr>
            <w:tcW w:w="2167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Pages: USW</w:t>
            </w:r>
          </w:p>
        </w:tc>
        <w:tc>
          <w:tcPr>
            <w:tcW w:w="1965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167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1965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167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1965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BD62F6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Q1</w:t>
            </w:r>
          </w:p>
        </w:tc>
        <w:tc>
          <w:tcPr>
            <w:tcW w:w="2167" w:type="dxa"/>
          </w:tcPr>
          <w:p w:rsidR="006432F3" w:rsidRPr="00F27377" w:rsidRDefault="006432F3" w:rsidP="00BD62F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432F3" w:rsidRPr="00F27377" w:rsidRDefault="006432F3" w:rsidP="00BD62F6">
            <w:pPr>
              <w:rPr>
                <w:sz w:val="20"/>
                <w:szCs w:val="20"/>
                <w:lang w:val="pl-PL" w:eastAsia="en-GB"/>
              </w:rPr>
            </w:pPr>
            <w:r w:rsidRPr="00F27377">
              <w:rPr>
                <w:sz w:val="20"/>
                <w:szCs w:val="20"/>
                <w:lang w:val="pl-PL" w:eastAsia="en-GB"/>
              </w:rPr>
              <w:t>1_WYLACZNIK</w:t>
            </w:r>
          </w:p>
        </w:tc>
        <w:tc>
          <w:tcPr>
            <w:tcW w:w="1749" w:type="dxa"/>
          </w:tcPr>
          <w:p w:rsidR="006432F3" w:rsidRPr="00F27377" w:rsidRDefault="006432F3" w:rsidP="00BD62F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27377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F27377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037" w:type="dxa"/>
          </w:tcPr>
          <w:p w:rsidR="006432F3" w:rsidRPr="00F836AA" w:rsidRDefault="006432F3" w:rsidP="00BD62F6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037" w:type="dxa"/>
          </w:tcPr>
          <w:p w:rsidR="006432F3" w:rsidRPr="00F836AA" w:rsidRDefault="006432F3" w:rsidP="00BD62F6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QW1</w:t>
            </w:r>
          </w:p>
        </w:tc>
        <w:tc>
          <w:tcPr>
            <w:tcW w:w="216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F27377">
              <w:rPr>
                <w:sz w:val="20"/>
                <w:szCs w:val="20"/>
                <w:lang w:val="pl-PL" w:eastAsia="en-GB"/>
              </w:rPr>
              <w:t>1_WW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F27377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AB21F6"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037" w:type="dxa"/>
          </w:tcPr>
          <w:p w:rsidR="006432F3" w:rsidRPr="00F836AA" w:rsidRDefault="006432F3" w:rsidP="006432F3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Q2</w:t>
            </w:r>
          </w:p>
        </w:tc>
        <w:tc>
          <w:tcPr>
            <w:tcW w:w="216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F27377">
              <w:rPr>
                <w:sz w:val="20"/>
                <w:szCs w:val="20"/>
                <w:lang w:val="pl-PL" w:eastAsia="en-GB"/>
              </w:rPr>
              <w:t>2_WYLACZNIK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F27377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2037" w:type="dxa"/>
          </w:tcPr>
          <w:p w:rsidR="006432F3" w:rsidRDefault="006432F3" w:rsidP="006432F3">
            <w:r w:rsidRPr="00AB21F6"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037" w:type="dxa"/>
          </w:tcPr>
          <w:p w:rsidR="006432F3" w:rsidRPr="00F836AA" w:rsidRDefault="006432F3" w:rsidP="006432F3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6432F3" w:rsidRPr="00F27377" w:rsidTr="00E705C3">
        <w:tc>
          <w:tcPr>
            <w:tcW w:w="1938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QW2</w:t>
            </w:r>
          </w:p>
        </w:tc>
        <w:tc>
          <w:tcPr>
            <w:tcW w:w="2167" w:type="dxa"/>
          </w:tcPr>
          <w:p w:rsidR="006432F3" w:rsidRPr="00F27377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2737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F27377">
              <w:rPr>
                <w:sz w:val="20"/>
                <w:szCs w:val="20"/>
                <w:lang w:val="pl-PL" w:eastAsia="en-GB"/>
              </w:rPr>
              <w:t>2_WW</w:t>
            </w:r>
          </w:p>
        </w:tc>
        <w:tc>
          <w:tcPr>
            <w:tcW w:w="1749" w:type="dxa"/>
          </w:tcPr>
          <w:p w:rsidR="006432F3" w:rsidRPr="00F27377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F27377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2037" w:type="dxa"/>
          </w:tcPr>
          <w:p w:rsidR="006432F3" w:rsidRDefault="006432F3" w:rsidP="006432F3">
            <w:r w:rsidRPr="00AB21F6"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037" w:type="dxa"/>
          </w:tcPr>
          <w:p w:rsidR="006432F3" w:rsidRPr="00F836AA" w:rsidRDefault="006432F3" w:rsidP="006432F3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</w:tbl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Default="003274F0" w:rsidP="0064560E">
      <w:pPr>
        <w:rPr>
          <w:b/>
          <w:bCs/>
          <w:lang w:val="pl-PL" w:eastAsia="en-GB"/>
        </w:rPr>
      </w:pPr>
    </w:p>
    <w:p w:rsidR="003274F0" w:rsidRPr="00341F48" w:rsidRDefault="003274F0" w:rsidP="0064560E">
      <w:pPr>
        <w:pStyle w:val="Nagwek2"/>
      </w:pPr>
      <w:r>
        <w:lastRenderedPageBreak/>
        <w:t>Pages: Generator</w:t>
      </w:r>
      <w:r w:rsidR="00F6309B">
        <w:t>1</w:t>
      </w:r>
    </w:p>
    <w:p w:rsidR="003274F0" w:rsidRDefault="003274F0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6CD83EBF" wp14:editId="2F43CD0E">
            <wp:extent cx="9074807" cy="5619750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080935" cy="562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4F0" w:rsidRDefault="003274F0" w:rsidP="0064560E">
      <w:pPr>
        <w:rPr>
          <w:b/>
          <w:bCs/>
          <w:lang w:val="pl-PL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430"/>
        <w:gridCol w:w="2153"/>
        <w:gridCol w:w="1702"/>
        <w:gridCol w:w="2037"/>
        <w:gridCol w:w="2037"/>
      </w:tblGrid>
      <w:tr w:rsidR="006432F3" w:rsidRPr="006432F3" w:rsidTr="00E705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lastRenderedPageBreak/>
              <w:t>Name</w:t>
            </w:r>
          </w:p>
        </w:tc>
        <w:tc>
          <w:tcPr>
            <w:tcW w:w="2430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153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02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037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037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430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2153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GN 1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Pages:  Generator1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GN 2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Pages:  Generator2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Q1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1_WYLACZNIK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037" w:type="dxa"/>
          </w:tcPr>
          <w:p w:rsidR="006432F3" w:rsidRPr="00F836AA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037" w:type="dxa"/>
          </w:tcPr>
          <w:p w:rsidR="006432F3" w:rsidRPr="00F836AA" w:rsidRDefault="006432F3" w:rsidP="006432F3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QW1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1_WW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Pr="00F836AA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037" w:type="dxa"/>
          </w:tcPr>
          <w:p w:rsidR="006432F3" w:rsidRPr="00F836AA" w:rsidRDefault="006432F3" w:rsidP="006432F3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U12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U13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EA1225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U32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EA1225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EA1225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EA1225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EA1225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GUNT.PF</w:t>
            </w:r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EA1225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P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GUNT.Pwr</w:t>
            </w:r>
            <w:proofErr w:type="spellEnd"/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EA1225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Q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EA1225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E705C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 xml:space="preserve">Q </w:t>
            </w: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02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2037" w:type="dxa"/>
          </w:tcPr>
          <w:p w:rsidR="006432F3" w:rsidRDefault="006432F3" w:rsidP="006432F3">
            <w:r w:rsidRPr="00EA1225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3274F0" w:rsidRDefault="003274F0" w:rsidP="0064560E">
      <w:pPr>
        <w:rPr>
          <w:b/>
          <w:bCs/>
          <w:lang w:val="pl-PL" w:eastAsia="en-GB"/>
        </w:rPr>
      </w:pPr>
    </w:p>
    <w:p w:rsidR="00372568" w:rsidRDefault="00372568" w:rsidP="0064560E">
      <w:pPr>
        <w:rPr>
          <w:b/>
          <w:bCs/>
          <w:lang w:val="pl-PL" w:eastAsia="en-GB"/>
        </w:rPr>
      </w:pPr>
    </w:p>
    <w:p w:rsidR="00372568" w:rsidRDefault="00372568" w:rsidP="0064560E">
      <w:pPr>
        <w:rPr>
          <w:b/>
          <w:bCs/>
          <w:lang w:val="pl-PL" w:eastAsia="en-GB"/>
        </w:rPr>
      </w:pPr>
    </w:p>
    <w:p w:rsidR="00372568" w:rsidRDefault="00372568" w:rsidP="0064560E">
      <w:pPr>
        <w:rPr>
          <w:b/>
          <w:bCs/>
          <w:lang w:val="pl-PL" w:eastAsia="en-GB"/>
        </w:rPr>
      </w:pPr>
    </w:p>
    <w:p w:rsidR="00372568" w:rsidRDefault="00372568" w:rsidP="0064560E">
      <w:pPr>
        <w:rPr>
          <w:b/>
          <w:bCs/>
          <w:lang w:val="pl-PL" w:eastAsia="en-GB"/>
        </w:rPr>
      </w:pPr>
    </w:p>
    <w:p w:rsidR="00372568" w:rsidRDefault="00372568" w:rsidP="0064560E">
      <w:pPr>
        <w:rPr>
          <w:b/>
          <w:bCs/>
          <w:lang w:val="pl-PL" w:eastAsia="en-GB"/>
        </w:rPr>
      </w:pPr>
    </w:p>
    <w:p w:rsidR="00372568" w:rsidRDefault="00372568" w:rsidP="00341F48">
      <w:pPr>
        <w:pStyle w:val="Nagwek2"/>
      </w:pPr>
      <w:r>
        <w:lastRenderedPageBreak/>
        <w:t>Pages: Generator2</w:t>
      </w:r>
    </w:p>
    <w:p w:rsidR="00372568" w:rsidRDefault="00372568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662AEFA7" wp14:editId="13451633">
            <wp:extent cx="9105900" cy="5639005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14858" cy="5644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09B" w:rsidRDefault="00F6309B" w:rsidP="0064560E">
      <w:pPr>
        <w:rPr>
          <w:b/>
          <w:bCs/>
          <w:lang w:val="pl-PL" w:eastAsia="en-GB"/>
        </w:rPr>
      </w:pPr>
    </w:p>
    <w:p w:rsidR="00F6309B" w:rsidRDefault="00F6309B" w:rsidP="0064560E">
      <w:pPr>
        <w:rPr>
          <w:b/>
          <w:bCs/>
          <w:lang w:val="pl-PL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430"/>
        <w:gridCol w:w="2153"/>
        <w:gridCol w:w="1749"/>
        <w:gridCol w:w="1749"/>
        <w:gridCol w:w="2037"/>
      </w:tblGrid>
      <w:tr w:rsidR="006432F3" w:rsidRPr="006432F3" w:rsidTr="006432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430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153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49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749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037" w:type="dxa"/>
          </w:tcPr>
          <w:p w:rsidR="006432F3" w:rsidRPr="006432F3" w:rsidRDefault="006432F3" w:rsidP="0014098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430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2153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GN 1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Pages:  Generator1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GN 2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Pages:  Generator2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Q1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1_WYLACZNIK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1749" w:type="dxa"/>
          </w:tcPr>
          <w:p w:rsidR="006432F3" w:rsidRPr="00F836AA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037" w:type="dxa"/>
          </w:tcPr>
          <w:p w:rsidR="006432F3" w:rsidRPr="00F836AA" w:rsidRDefault="006432F3" w:rsidP="006432F3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QW1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1_WW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pl-PL" w:eastAsia="en-GB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Pr="00F836AA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037" w:type="dxa"/>
          </w:tcPr>
          <w:p w:rsidR="006432F3" w:rsidRPr="00F836AA" w:rsidRDefault="006432F3" w:rsidP="006432F3">
            <w:pPr>
              <w:rPr>
                <w:rFonts w:cs="Arial"/>
                <w:color w:val="000000"/>
                <w:sz w:val="20"/>
                <w:szCs w:val="20"/>
                <w:lang w:val="pl-PL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U12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Number</w:t>
            </w:r>
            <w:r>
              <w:rPr>
                <w:sz w:val="20"/>
                <w:szCs w:val="20"/>
                <w:lang w:val="en-US" w:eastAsia="en-GB"/>
              </w:rPr>
              <w:t xml:space="preserve">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U13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Default="006432F3" w:rsidP="006432F3">
            <w:r w:rsidRPr="00890FD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U32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Default="006432F3" w:rsidP="006432F3">
            <w:r w:rsidRPr="00890FD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Default="006432F3" w:rsidP="006432F3">
            <w:r w:rsidRPr="00890FD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Default="006432F3" w:rsidP="006432F3">
            <w:r w:rsidRPr="00890FD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6432F3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Default="006432F3" w:rsidP="006432F3">
            <w:r w:rsidRPr="00890FD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GUNT.PF</w:t>
            </w:r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Default="006432F3" w:rsidP="006432F3">
            <w:r w:rsidRPr="00890FD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P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GUNT.Pwr</w:t>
            </w:r>
            <w:proofErr w:type="spellEnd"/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Default="006432F3" w:rsidP="006432F3">
            <w:r w:rsidRPr="00890FD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Q</w:t>
            </w:r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Default="006432F3" w:rsidP="006432F3">
            <w:r w:rsidRPr="00890FD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432F3" w:rsidRPr="006432F3" w:rsidTr="006432F3">
        <w:tc>
          <w:tcPr>
            <w:tcW w:w="1938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 xml:space="preserve">Q </w:t>
            </w: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430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153" w:type="dxa"/>
          </w:tcPr>
          <w:p w:rsidR="006432F3" w:rsidRPr="006432F3" w:rsidRDefault="006432F3" w:rsidP="006432F3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432F3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49" w:type="dxa"/>
          </w:tcPr>
          <w:p w:rsidR="006432F3" w:rsidRPr="006432F3" w:rsidRDefault="006432F3" w:rsidP="006432F3">
            <w:pPr>
              <w:rPr>
                <w:sz w:val="20"/>
                <w:szCs w:val="20"/>
              </w:rPr>
            </w:pPr>
            <w:r w:rsidRPr="006432F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49" w:type="dxa"/>
          </w:tcPr>
          <w:p w:rsidR="006432F3" w:rsidRDefault="006432F3" w:rsidP="006432F3">
            <w:r w:rsidRPr="00890FD7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037" w:type="dxa"/>
          </w:tcPr>
          <w:p w:rsidR="006432F3" w:rsidRPr="006432F3" w:rsidRDefault="006432F3" w:rsidP="006432F3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432F3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F6309B" w:rsidRDefault="00F6309B" w:rsidP="0064560E">
      <w:pPr>
        <w:rPr>
          <w:b/>
          <w:bCs/>
          <w:lang w:val="pl-PL" w:eastAsia="en-GB"/>
        </w:rPr>
      </w:pPr>
    </w:p>
    <w:p w:rsidR="00F6309B" w:rsidRDefault="00F6309B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341F48" w:rsidRPr="00341F48" w:rsidRDefault="00F6309B" w:rsidP="0064560E">
      <w:pPr>
        <w:pStyle w:val="Nagwek2"/>
      </w:pPr>
      <w:r>
        <w:lastRenderedPageBreak/>
        <w:t>Pages: HZ_1</w:t>
      </w:r>
    </w:p>
    <w:p w:rsidR="006432F3" w:rsidRDefault="00F6309B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>
            <wp:extent cx="8514768" cy="5734050"/>
            <wp:effectExtent l="0" t="0" r="635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0056" cy="5737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SCADATable"/>
        <w:tblpPr w:leftFromText="141" w:rightFromText="141" w:vertAnchor="text" w:tblpY="1"/>
        <w:tblOverlap w:val="never"/>
        <w:tblW w:w="14620" w:type="dxa"/>
        <w:tblLook w:val="04A0" w:firstRow="1" w:lastRow="0" w:firstColumn="1" w:lastColumn="0" w:noHBand="0" w:noVBand="1"/>
      </w:tblPr>
      <w:tblGrid>
        <w:gridCol w:w="636"/>
        <w:gridCol w:w="1762"/>
        <w:gridCol w:w="1305"/>
        <w:gridCol w:w="3679"/>
        <w:gridCol w:w="1701"/>
        <w:gridCol w:w="1569"/>
        <w:gridCol w:w="1576"/>
        <w:gridCol w:w="2392"/>
      </w:tblGrid>
      <w:tr w:rsidR="005C5C7A" w:rsidRPr="005C5C7A" w:rsidTr="00E705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36" w:type="dxa"/>
          </w:tcPr>
          <w:p w:rsidR="005C5C7A" w:rsidRPr="005C5C7A" w:rsidRDefault="005C5C7A" w:rsidP="00D12009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 w:rsidR="00E705C3"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1762" w:type="dxa"/>
          </w:tcPr>
          <w:p w:rsidR="005C5C7A" w:rsidRPr="005C5C7A" w:rsidRDefault="005C5C7A" w:rsidP="00D12009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305" w:type="dxa"/>
          </w:tcPr>
          <w:p w:rsidR="005C5C7A" w:rsidRPr="005C5C7A" w:rsidRDefault="005C5C7A" w:rsidP="00D12009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3679" w:type="dxa"/>
          </w:tcPr>
          <w:p w:rsidR="005C5C7A" w:rsidRPr="005C5C7A" w:rsidRDefault="005C5C7A" w:rsidP="00D12009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01" w:type="dxa"/>
          </w:tcPr>
          <w:p w:rsidR="005C5C7A" w:rsidRPr="005C5C7A" w:rsidRDefault="005C5C7A" w:rsidP="00D12009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69" w:type="dxa"/>
          </w:tcPr>
          <w:p w:rsidR="005C5C7A" w:rsidRPr="005C5C7A" w:rsidRDefault="005C5C7A" w:rsidP="00D12009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576" w:type="dxa"/>
          </w:tcPr>
          <w:p w:rsidR="005C5C7A" w:rsidRPr="005C5C7A" w:rsidRDefault="005C5C7A" w:rsidP="00D1200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392" w:type="dxa"/>
          </w:tcPr>
          <w:p w:rsidR="005C5C7A" w:rsidRPr="005C5C7A" w:rsidRDefault="005C5C7A" w:rsidP="00D1200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1305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367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1305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1305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1305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USW</w:t>
            </w:r>
          </w:p>
        </w:tc>
        <w:tc>
          <w:tcPr>
            <w:tcW w:w="1305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Pages: USW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Hkr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HTGV.PosPctRot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n</w:t>
            </w:r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GUNT.TurRotSpd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Ciesnienie</w:t>
            </w:r>
            <w:proofErr w:type="spellEnd"/>
            <w:r w:rsidRPr="005C5C7A">
              <w:rPr>
                <w:sz w:val="20"/>
                <w:szCs w:val="20"/>
                <w:lang w:val="pl-PL" w:eastAsia="en-GB"/>
              </w:rPr>
              <w:t xml:space="preserve"> w </w:t>
            </w: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akumul</w:t>
            </w:r>
            <w:proofErr w:type="spellEnd"/>
            <w:r w:rsidRPr="005C5C7A">
              <w:rPr>
                <w:sz w:val="20"/>
                <w:szCs w:val="20"/>
                <w:lang w:val="pl-PL" w:eastAsia="en-GB"/>
              </w:rPr>
              <w:t xml:space="preserve">. </w:t>
            </w:r>
            <w:r>
              <w:rPr>
                <w:sz w:val="20"/>
                <w:szCs w:val="20"/>
                <w:lang w:val="pl-PL" w:eastAsia="en-GB"/>
              </w:rPr>
              <w:t>o</w:t>
            </w:r>
            <w:r w:rsidRPr="005C5C7A">
              <w:rPr>
                <w:sz w:val="20"/>
                <w:szCs w:val="20"/>
                <w:lang w:val="pl-PL" w:eastAsia="en-GB"/>
              </w:rPr>
              <w:t>lejowo-gaz</w:t>
            </w:r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Battery.Pressure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Czas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GUNT.Time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Czyszczarka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1E0ACC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lastRenderedPageBreak/>
              <w:t>12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HTGV.CtlMod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Conditions</w:t>
            </w:r>
            <w:proofErr w:type="spellEnd"/>
          </w:p>
        </w:tc>
        <w:tc>
          <w:tcPr>
            <w:tcW w:w="157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92" w:type="dxa"/>
          </w:tcPr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AUTOMATYCZNY</w:t>
            </w:r>
          </w:p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RECZNY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13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elektryczna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1576" w:type="dxa"/>
          </w:tcPr>
          <w:p w:rsidR="005C5C7A" w:rsidRDefault="005C5C7A" w:rsidP="005C5C7A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Wylacznik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awaryjny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GUNT.StopSt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Conditions</w:t>
            </w:r>
            <w:proofErr w:type="spellEnd"/>
          </w:p>
        </w:tc>
        <w:tc>
          <w:tcPr>
            <w:tcW w:w="1576" w:type="dxa"/>
          </w:tcPr>
          <w:p w:rsidR="005C5C7A" w:rsidRDefault="005C5C7A" w:rsidP="005C5C7A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92" w:type="dxa"/>
          </w:tcPr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OK</w:t>
            </w:r>
          </w:p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AWARIA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Agregat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pradotworczy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1576" w:type="dxa"/>
          </w:tcPr>
          <w:p w:rsidR="005C5C7A" w:rsidRDefault="005C5C7A" w:rsidP="005C5C7A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HTGV.ValveIntake1PosPctK151Stan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Conditions</w:t>
            </w:r>
            <w:proofErr w:type="spellEnd"/>
          </w:p>
        </w:tc>
        <w:tc>
          <w:tcPr>
            <w:tcW w:w="1576" w:type="dxa"/>
          </w:tcPr>
          <w:p w:rsidR="005C5C7A" w:rsidRDefault="005C5C7A" w:rsidP="005C5C7A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92" w:type="dxa"/>
          </w:tcPr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21 – ZANIK NAPIECIA</w:t>
            </w:r>
          </w:p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HTGV.ValveIntake2PosPctK152Stan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Conditions</w:t>
            </w:r>
            <w:proofErr w:type="spellEnd"/>
          </w:p>
        </w:tc>
        <w:tc>
          <w:tcPr>
            <w:tcW w:w="1576" w:type="dxa"/>
          </w:tcPr>
          <w:p w:rsidR="005C5C7A" w:rsidRDefault="005C5C7A" w:rsidP="005C5C7A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92" w:type="dxa"/>
          </w:tcPr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21 – ZANIK NAPIECIA</w:t>
            </w:r>
          </w:p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HTGV.ValveIntake1PosPctK151Tryb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Conditions</w:t>
            </w:r>
            <w:proofErr w:type="spellEnd"/>
          </w:p>
        </w:tc>
        <w:tc>
          <w:tcPr>
            <w:tcW w:w="1576" w:type="dxa"/>
          </w:tcPr>
          <w:p w:rsidR="005C5C7A" w:rsidRDefault="005C5C7A" w:rsidP="005C5C7A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92" w:type="dxa"/>
          </w:tcPr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STOP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HTGV.ValveIntake2PosPctK152Tryb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Conditions</w:t>
            </w:r>
            <w:proofErr w:type="spellEnd"/>
          </w:p>
        </w:tc>
        <w:tc>
          <w:tcPr>
            <w:tcW w:w="1576" w:type="dxa"/>
          </w:tcPr>
          <w:p w:rsidR="005C5C7A" w:rsidRDefault="005C5C7A" w:rsidP="005C5C7A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92" w:type="dxa"/>
          </w:tcPr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STOP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GUNT.GenStaTmpL1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GUNT.GenStaTmpL2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GUNT.GenStaTmpL3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p.1</w:t>
            </w:r>
          </w:p>
        </w:tc>
        <w:tc>
          <w:tcPr>
            <w:tcW w:w="1305" w:type="dxa"/>
          </w:tcPr>
          <w:p w:rsidR="005C5C7A" w:rsidRDefault="005C5C7A" w:rsidP="005C5C7A">
            <w:pPr>
              <w:jc w:val="center"/>
            </w:pPr>
            <w:r w:rsidRPr="00C16CB1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HBRG.GenBrgTmp1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lastRenderedPageBreak/>
              <w:t>24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p.2</w:t>
            </w:r>
          </w:p>
        </w:tc>
        <w:tc>
          <w:tcPr>
            <w:tcW w:w="1305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HBRG.GenBrgTmp2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25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1305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HBRG.GenBrgTmp3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nosnie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1</w:t>
            </w:r>
          </w:p>
        </w:tc>
        <w:tc>
          <w:tcPr>
            <w:tcW w:w="1305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HBRG.BrgTmp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27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nosnie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2</w:t>
            </w:r>
          </w:p>
        </w:tc>
        <w:tc>
          <w:tcPr>
            <w:tcW w:w="1305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HBRG.GenBRrgTmp2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28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 xml:space="preserve">Temp.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hali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masz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>.</w:t>
            </w:r>
          </w:p>
        </w:tc>
        <w:tc>
          <w:tcPr>
            <w:tcW w:w="1305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GUNT.StopSt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29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 xml:space="preserve">Temp.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zewnetrz</w:t>
            </w:r>
            <w:proofErr w:type="spellEnd"/>
          </w:p>
        </w:tc>
        <w:tc>
          <w:tcPr>
            <w:tcW w:w="1305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GUNT.OutTmpK102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30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305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C5C7A" w:rsidRPr="005C5C7A" w:rsidTr="00E705C3">
        <w:tc>
          <w:tcPr>
            <w:tcW w:w="636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31</w:t>
            </w:r>
          </w:p>
        </w:tc>
        <w:tc>
          <w:tcPr>
            <w:tcW w:w="1762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1305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7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GUNT.Pwr</w:t>
            </w:r>
            <w:proofErr w:type="spellEnd"/>
          </w:p>
        </w:tc>
        <w:tc>
          <w:tcPr>
            <w:tcW w:w="1701" w:type="dxa"/>
          </w:tcPr>
          <w:p w:rsidR="005C5C7A" w:rsidRPr="005C5C7A" w:rsidRDefault="005C5C7A" w:rsidP="005C5C7A">
            <w:pPr>
              <w:rPr>
                <w:sz w:val="20"/>
                <w:szCs w:val="20"/>
              </w:rPr>
            </w:pPr>
            <w:proofErr w:type="spellStart"/>
            <w:r w:rsidRPr="005C5C7A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5C5C7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569" w:type="dxa"/>
          </w:tcPr>
          <w:p w:rsidR="005C5C7A" w:rsidRPr="005C5C7A" w:rsidRDefault="005C5C7A" w:rsidP="005C5C7A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5C5C7A">
              <w:rPr>
                <w:sz w:val="20"/>
                <w:szCs w:val="20"/>
                <w:lang w:val="pl-PL" w:eastAsia="en-GB"/>
              </w:rPr>
              <w:t>Number</w:t>
            </w:r>
            <w:proofErr w:type="spellEnd"/>
            <w:r w:rsidR="00DD3F19">
              <w:rPr>
                <w:sz w:val="20"/>
                <w:szCs w:val="20"/>
                <w:lang w:val="pl-PL" w:eastAsia="en-GB"/>
              </w:rPr>
              <w:t xml:space="preserve"> </w:t>
            </w:r>
            <w:proofErr w:type="spellStart"/>
            <w:r w:rsidR="00DD3F19">
              <w:rPr>
                <w:sz w:val="20"/>
                <w:szCs w:val="20"/>
                <w:lang w:val="pl-PL" w:eastAsia="en-GB"/>
              </w:rPr>
              <w:t>value</w:t>
            </w:r>
            <w:proofErr w:type="spellEnd"/>
          </w:p>
        </w:tc>
        <w:tc>
          <w:tcPr>
            <w:tcW w:w="1576" w:type="dxa"/>
          </w:tcPr>
          <w:p w:rsidR="005C5C7A" w:rsidRPr="005C5C7A" w:rsidRDefault="005C5C7A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5C5C7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92" w:type="dxa"/>
          </w:tcPr>
          <w:p w:rsidR="005C5C7A" w:rsidRPr="005C5C7A" w:rsidRDefault="00DD3F19" w:rsidP="005C5C7A">
            <w:pPr>
              <w:jc w:val="center"/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Power [kW]</w:t>
            </w:r>
          </w:p>
        </w:tc>
      </w:tr>
    </w:tbl>
    <w:p w:rsidR="00F6309B" w:rsidRDefault="00D12009" w:rsidP="0064560E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textWrapping" w:clear="all"/>
      </w:r>
    </w:p>
    <w:p w:rsidR="00D12009" w:rsidRDefault="00D12009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E832C3" w:rsidRDefault="00D12009" w:rsidP="00341F48">
      <w:pPr>
        <w:pStyle w:val="Nagwek2"/>
      </w:pPr>
      <w:r>
        <w:lastRenderedPageBreak/>
        <w:t>Pages: HZ_2</w:t>
      </w:r>
    </w:p>
    <w:p w:rsidR="00D12009" w:rsidRDefault="00D12009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1BE83EF4" wp14:editId="5946F4A1">
            <wp:extent cx="8753475" cy="5739923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781715" cy="575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009" w:rsidRDefault="00D12009" w:rsidP="0064560E">
      <w:pPr>
        <w:rPr>
          <w:b/>
          <w:bCs/>
          <w:lang w:val="pl-PL" w:eastAsia="en-GB"/>
        </w:rPr>
      </w:pPr>
    </w:p>
    <w:tbl>
      <w:tblPr>
        <w:tblStyle w:val="SCADATable"/>
        <w:tblpPr w:leftFromText="141" w:rightFromText="141" w:vertAnchor="text" w:tblpY="1"/>
        <w:tblOverlap w:val="never"/>
        <w:tblW w:w="15503" w:type="dxa"/>
        <w:tblLook w:val="04A0" w:firstRow="1" w:lastRow="0" w:firstColumn="1" w:lastColumn="0" w:noHBand="0" w:noVBand="1"/>
      </w:tblPr>
      <w:tblGrid>
        <w:gridCol w:w="617"/>
        <w:gridCol w:w="1971"/>
        <w:gridCol w:w="1425"/>
        <w:gridCol w:w="3817"/>
        <w:gridCol w:w="1876"/>
        <w:gridCol w:w="1585"/>
        <w:gridCol w:w="1457"/>
        <w:gridCol w:w="2755"/>
      </w:tblGrid>
      <w:tr w:rsidR="00E705C3" w:rsidRPr="00E705C3" w:rsidTr="00DD3F1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36" w:type="dxa"/>
          </w:tcPr>
          <w:p w:rsidR="00E705C3" w:rsidRPr="00E705C3" w:rsidRDefault="00E705C3" w:rsidP="00140980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N</w:t>
            </w:r>
            <w:r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2038" w:type="dxa"/>
          </w:tcPr>
          <w:p w:rsidR="00E705C3" w:rsidRPr="00E705C3" w:rsidRDefault="00E705C3" w:rsidP="00140980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472" w:type="dxa"/>
          </w:tcPr>
          <w:p w:rsidR="00E705C3" w:rsidRPr="00E705C3" w:rsidRDefault="00E705C3" w:rsidP="00140980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3837" w:type="dxa"/>
          </w:tcPr>
          <w:p w:rsidR="00E705C3" w:rsidRPr="00E705C3" w:rsidRDefault="00E705C3" w:rsidP="00140980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2019" w:type="dxa"/>
          </w:tcPr>
          <w:p w:rsidR="00E705C3" w:rsidRPr="00E705C3" w:rsidRDefault="00E705C3" w:rsidP="00140980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605" w:type="dxa"/>
          </w:tcPr>
          <w:p w:rsidR="00E705C3" w:rsidRPr="00E705C3" w:rsidRDefault="00E705C3" w:rsidP="00140980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004" w:type="dxa"/>
          </w:tcPr>
          <w:p w:rsidR="00E705C3" w:rsidRPr="00E705C3" w:rsidRDefault="000B504D" w:rsidP="00140980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892" w:type="dxa"/>
          </w:tcPr>
          <w:p w:rsidR="00E705C3" w:rsidRPr="00E705C3" w:rsidRDefault="00E705C3" w:rsidP="00140980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3837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3837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3837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3837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USW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Pages: USW</w:t>
            </w:r>
          </w:p>
        </w:tc>
        <w:tc>
          <w:tcPr>
            <w:tcW w:w="3837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Hkr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HTGV.PosPctRot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n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GUNT.TurRotSpd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Ciesnienie</w:t>
            </w:r>
            <w:proofErr w:type="spellEnd"/>
            <w:r w:rsidRPr="00E705C3">
              <w:rPr>
                <w:sz w:val="20"/>
                <w:szCs w:val="20"/>
                <w:lang w:val="pl-PL" w:eastAsia="en-GB"/>
              </w:rPr>
              <w:t xml:space="preserve"> w </w:t>
            </w: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akumul</w:t>
            </w:r>
            <w:proofErr w:type="spellEnd"/>
            <w:r w:rsidRPr="00E705C3">
              <w:rPr>
                <w:sz w:val="20"/>
                <w:szCs w:val="20"/>
                <w:lang w:val="pl-PL" w:eastAsia="en-GB"/>
              </w:rPr>
              <w:t>. Olejowo-gaz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Battery.Pressure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Czas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GUNT.Time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1004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Czyszczarka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004" w:type="dxa"/>
          </w:tcPr>
          <w:p w:rsidR="00DD3F19" w:rsidRDefault="00DD3F19" w:rsidP="00DD3F19">
            <w:r w:rsidRPr="0098550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lastRenderedPageBreak/>
              <w:t>12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HTGV.CtlMod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004" w:type="dxa"/>
          </w:tcPr>
          <w:p w:rsidR="00DD3F19" w:rsidRDefault="00DD3F19" w:rsidP="00DD3F19">
            <w:r w:rsidRPr="0098550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AUTOMATYCZNY</w:t>
            </w:r>
          </w:p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RECZNY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13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elektryczna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004" w:type="dxa"/>
          </w:tcPr>
          <w:p w:rsidR="00DD3F19" w:rsidRDefault="00DD3F19" w:rsidP="00DD3F19">
            <w:r w:rsidRPr="0098550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Wylacznik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awaryjny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GUNT.StopSt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004" w:type="dxa"/>
          </w:tcPr>
          <w:p w:rsidR="00DD3F19" w:rsidRPr="005C5C7A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5C5C7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AUTOMATYCZNY</w:t>
            </w:r>
          </w:p>
          <w:p w:rsidR="00DD3F19" w:rsidRPr="005C5C7A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RECZNY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Agregat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pradotworczy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004" w:type="dxa"/>
          </w:tcPr>
          <w:p w:rsidR="00DD3F19" w:rsidRDefault="00DD3F19" w:rsidP="00DD3F19">
            <w:r w:rsidRPr="0098550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0B504D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HTGV.ValveIntake1PosPctK153Stan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605" w:type="dxa"/>
          </w:tcPr>
          <w:p w:rsidR="00DD3F19" w:rsidRDefault="00DD3F19" w:rsidP="00DD3F19">
            <w:r w:rsidRPr="004F6838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004" w:type="dxa"/>
          </w:tcPr>
          <w:p w:rsidR="00DD3F19" w:rsidRDefault="00DD3F19" w:rsidP="00DD3F19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21 – ZANIK NAPIECIA</w:t>
            </w:r>
          </w:p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DD3F19" w:rsidRPr="005C5C7A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DD3F19" w:rsidRPr="000B504D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HTGV.ValveIntake2PosPctK154Stan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605" w:type="dxa"/>
          </w:tcPr>
          <w:p w:rsidR="00DD3F19" w:rsidRDefault="00DD3F19" w:rsidP="00DD3F19">
            <w:r w:rsidRPr="004F6838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004" w:type="dxa"/>
          </w:tcPr>
          <w:p w:rsidR="00DD3F19" w:rsidRDefault="00DD3F19" w:rsidP="00DD3F19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21 – ZANIK NAPIECIA</w:t>
            </w:r>
          </w:p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DD3F19" w:rsidRPr="005C5C7A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HTGV.ValveIntake1PosPctK153Tryb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605" w:type="dxa"/>
          </w:tcPr>
          <w:p w:rsidR="00DD3F19" w:rsidRDefault="00DD3F19" w:rsidP="00DD3F19">
            <w:r w:rsidRPr="004F6838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004" w:type="dxa"/>
          </w:tcPr>
          <w:p w:rsidR="00DD3F19" w:rsidRDefault="00DD3F19" w:rsidP="00DD3F19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  <w:p w:rsidR="00DD3F19" w:rsidRPr="005C5C7A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STOP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HTGV.ValveIntake2PosPctK154Tryb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605" w:type="dxa"/>
          </w:tcPr>
          <w:p w:rsidR="00DD3F19" w:rsidRDefault="00DD3F19" w:rsidP="00DD3F19">
            <w:r w:rsidRPr="004F6838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004" w:type="dxa"/>
          </w:tcPr>
          <w:p w:rsidR="00DD3F19" w:rsidRDefault="00DD3F19" w:rsidP="00DD3F19"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DD3F19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  <w:p w:rsidR="00DD3F19" w:rsidRPr="005C5C7A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STOP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GUNT.GenStaTmpL1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295568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2955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GUNT.GenStaTmpL2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295568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2955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GUNT.GenStaTmpL3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295568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2955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p.1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HBRG.GenBrgTmp1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295568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29556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Prowadzace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p.2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HBRG.GenBrgTmp2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D1135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D1135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lastRenderedPageBreak/>
              <w:t>25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HBRG.GenBrgTmp3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D1135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D1135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nosnie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1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HBRG.BrgTmp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D1135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D1135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27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nosnie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2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HBRG.GenBRrgTmp2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D1135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D1135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28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 xml:space="preserve">Temp.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hali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masz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>.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1004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1D2B6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92" w:type="dxa"/>
          </w:tcPr>
          <w:p w:rsidR="00DD3F19" w:rsidRPr="00E705C3" w:rsidRDefault="00DD3F19" w:rsidP="00DD3F19">
            <w:pPr>
              <w:jc w:val="center"/>
              <w:rPr>
                <w:sz w:val="20"/>
                <w:szCs w:val="20"/>
                <w:lang w:val="pl-PL" w:eastAsia="en-GB"/>
              </w:rPr>
            </w:pPr>
            <w:r w:rsidRPr="00D1135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29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 xml:space="preserve">Temp.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zewnetrz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GUNT.OutTmpK102</w:t>
            </w: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 xml:space="preserve">Koszyce </w:t>
            </w: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Modbus</w:t>
            </w:r>
            <w:proofErr w:type="spellEnd"/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1A4C5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1A4C5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30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E705C3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E705C3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Alarms</w:t>
            </w:r>
            <w:proofErr w:type="spellEnd"/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1A4C5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 w:rsidRPr="001A4C5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E705C3" w:rsidTr="00DD3F19">
        <w:tc>
          <w:tcPr>
            <w:tcW w:w="636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31</w:t>
            </w:r>
          </w:p>
        </w:tc>
        <w:tc>
          <w:tcPr>
            <w:tcW w:w="2038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E705C3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1472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3837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GUNT.Pwr</w:t>
            </w:r>
            <w:proofErr w:type="spellEnd"/>
          </w:p>
        </w:tc>
        <w:tc>
          <w:tcPr>
            <w:tcW w:w="2019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r w:rsidRPr="00E705C3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605" w:type="dxa"/>
          </w:tcPr>
          <w:p w:rsidR="00DD3F19" w:rsidRPr="00E705C3" w:rsidRDefault="00DD3F19" w:rsidP="00DD3F1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E705C3">
              <w:rPr>
                <w:sz w:val="20"/>
                <w:szCs w:val="20"/>
                <w:lang w:val="pl-PL" w:eastAsia="en-GB"/>
              </w:rPr>
              <w:t>Number</w:t>
            </w:r>
            <w:proofErr w:type="spellEnd"/>
            <w:r>
              <w:rPr>
                <w:sz w:val="20"/>
                <w:szCs w:val="20"/>
                <w:lang w:val="pl-PL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pl-PL" w:eastAsia="en-GB"/>
              </w:rPr>
              <w:t>value</w:t>
            </w:r>
            <w:proofErr w:type="spellEnd"/>
          </w:p>
        </w:tc>
        <w:tc>
          <w:tcPr>
            <w:tcW w:w="1004" w:type="dxa"/>
          </w:tcPr>
          <w:p w:rsidR="00DD3F19" w:rsidRDefault="00DD3F19" w:rsidP="00DD3F19">
            <w:pPr>
              <w:jc w:val="center"/>
            </w:pPr>
            <w:r w:rsidRPr="001A4C5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92" w:type="dxa"/>
          </w:tcPr>
          <w:p w:rsidR="00DD3F19" w:rsidRDefault="00DD3F19" w:rsidP="00DD3F19">
            <w:pPr>
              <w:jc w:val="center"/>
            </w:pPr>
            <w:r>
              <w:rPr>
                <w:sz w:val="20"/>
                <w:szCs w:val="20"/>
                <w:lang w:val="en-US" w:eastAsia="en-GB"/>
              </w:rPr>
              <w:t>Power [kW]</w:t>
            </w:r>
          </w:p>
        </w:tc>
      </w:tr>
    </w:tbl>
    <w:p w:rsidR="00D12009" w:rsidRDefault="00D12009" w:rsidP="0064560E">
      <w:pPr>
        <w:rPr>
          <w:b/>
          <w:bCs/>
          <w:lang w:val="pl-PL" w:eastAsia="en-GB"/>
        </w:rPr>
      </w:pPr>
    </w:p>
    <w:p w:rsidR="00D12009" w:rsidRDefault="00D12009" w:rsidP="0064560E">
      <w:pPr>
        <w:rPr>
          <w:b/>
          <w:bCs/>
          <w:lang w:val="pl-PL" w:eastAsia="en-GB"/>
        </w:rPr>
      </w:pPr>
    </w:p>
    <w:p w:rsidR="00D12009" w:rsidRDefault="00D12009" w:rsidP="0064560E">
      <w:pPr>
        <w:rPr>
          <w:b/>
          <w:bCs/>
          <w:lang w:val="pl-PL" w:eastAsia="en-GB"/>
        </w:rPr>
      </w:pPr>
    </w:p>
    <w:p w:rsidR="00D12009" w:rsidRDefault="00D12009" w:rsidP="0064560E">
      <w:pPr>
        <w:rPr>
          <w:b/>
          <w:bCs/>
          <w:lang w:val="pl-PL" w:eastAsia="en-GB"/>
        </w:rPr>
      </w:pPr>
    </w:p>
    <w:p w:rsidR="00D12009" w:rsidRDefault="00D12009" w:rsidP="0064560E">
      <w:pPr>
        <w:rPr>
          <w:b/>
          <w:bCs/>
          <w:lang w:val="pl-PL" w:eastAsia="en-GB"/>
        </w:rPr>
      </w:pPr>
    </w:p>
    <w:p w:rsidR="00D12009" w:rsidRDefault="00D12009" w:rsidP="0064560E">
      <w:pPr>
        <w:rPr>
          <w:b/>
          <w:bCs/>
          <w:lang w:val="pl-PL" w:eastAsia="en-GB"/>
        </w:rPr>
      </w:pPr>
    </w:p>
    <w:p w:rsidR="004541BE" w:rsidRDefault="004541BE">
      <w:pPr>
        <w:rPr>
          <w:b/>
          <w:bCs/>
          <w:lang w:val="pl-PL" w:eastAsia="en-GB"/>
        </w:rPr>
      </w:pPr>
    </w:p>
    <w:p w:rsidR="00341F48" w:rsidRDefault="004541BE" w:rsidP="00341F48">
      <w:pPr>
        <w:pStyle w:val="Nagwek2"/>
      </w:pPr>
      <w:r>
        <w:lastRenderedPageBreak/>
        <w:t>Pages: J</w:t>
      </w:r>
      <w:r w:rsidR="00283E22">
        <w:t>AZ</w:t>
      </w:r>
    </w:p>
    <w:p w:rsidR="004541BE" w:rsidRDefault="004541BE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5A34089C" wp14:editId="75396861">
            <wp:extent cx="9283002" cy="5734050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314000" cy="5753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SCADATable"/>
        <w:tblpPr w:leftFromText="141" w:rightFromText="141" w:vertAnchor="text" w:tblpY="1"/>
        <w:tblOverlap w:val="never"/>
        <w:tblW w:w="14182" w:type="dxa"/>
        <w:tblLook w:val="04A0" w:firstRow="1" w:lastRow="0" w:firstColumn="1" w:lastColumn="0" w:noHBand="0" w:noVBand="1"/>
      </w:tblPr>
      <w:tblGrid>
        <w:gridCol w:w="610"/>
        <w:gridCol w:w="1527"/>
        <w:gridCol w:w="1989"/>
        <w:gridCol w:w="3227"/>
        <w:gridCol w:w="1349"/>
        <w:gridCol w:w="1570"/>
        <w:gridCol w:w="1457"/>
        <w:gridCol w:w="2453"/>
      </w:tblGrid>
      <w:tr w:rsidR="00DD3F19" w:rsidRPr="00DD3F19" w:rsidTr="00196AC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10" w:type="dxa"/>
          </w:tcPr>
          <w:p w:rsidR="00DD3F19" w:rsidRPr="00DD3F19" w:rsidRDefault="00DD3F19" w:rsidP="00140980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1527" w:type="dxa"/>
          </w:tcPr>
          <w:p w:rsidR="00DD3F19" w:rsidRPr="00DD3F19" w:rsidRDefault="00DD3F19" w:rsidP="00140980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989" w:type="dxa"/>
          </w:tcPr>
          <w:p w:rsidR="00DD3F19" w:rsidRPr="00DD3F19" w:rsidRDefault="00DD3F19" w:rsidP="00140980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3227" w:type="dxa"/>
          </w:tcPr>
          <w:p w:rsidR="00DD3F19" w:rsidRPr="00DD3F19" w:rsidRDefault="00DD3F19" w:rsidP="00140980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349" w:type="dxa"/>
          </w:tcPr>
          <w:p w:rsidR="00DD3F19" w:rsidRPr="00DD3F19" w:rsidRDefault="00DD3F19" w:rsidP="00140980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70" w:type="dxa"/>
          </w:tcPr>
          <w:p w:rsidR="00DD3F19" w:rsidRPr="00DD3F19" w:rsidRDefault="00DD3F19" w:rsidP="00140980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457" w:type="dxa"/>
          </w:tcPr>
          <w:p w:rsidR="00DD3F19" w:rsidRPr="00DD3F19" w:rsidRDefault="00DD3F19" w:rsidP="00140980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453" w:type="dxa"/>
          </w:tcPr>
          <w:p w:rsidR="00DD3F19" w:rsidRPr="00DD3F19" w:rsidRDefault="00DD3F19" w:rsidP="00140980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DD3F19" w:rsidRPr="00DD3F19" w:rsidTr="00196ACB">
        <w:tc>
          <w:tcPr>
            <w:tcW w:w="610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27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1989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3227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349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0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57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DD3F19" w:rsidTr="00196ACB">
        <w:tc>
          <w:tcPr>
            <w:tcW w:w="610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27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1989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3227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349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0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57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DD3F19" w:rsidTr="00196ACB">
        <w:tc>
          <w:tcPr>
            <w:tcW w:w="610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27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1989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3227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349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0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57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DD3F19" w:rsidTr="00196ACB">
        <w:tc>
          <w:tcPr>
            <w:tcW w:w="610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27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1989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3227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349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0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57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DD3F19" w:rsidRPr="00DD3F19" w:rsidTr="00196ACB">
        <w:tc>
          <w:tcPr>
            <w:tcW w:w="610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27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USW</w:t>
            </w:r>
          </w:p>
        </w:tc>
        <w:tc>
          <w:tcPr>
            <w:tcW w:w="1989" w:type="dxa"/>
          </w:tcPr>
          <w:p w:rsidR="00DD3F19" w:rsidRPr="00DD3F19" w:rsidRDefault="00DD3F19" w:rsidP="00DD3F19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Pages: USW</w:t>
            </w:r>
          </w:p>
        </w:tc>
        <w:tc>
          <w:tcPr>
            <w:tcW w:w="3227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349" w:type="dxa"/>
          </w:tcPr>
          <w:p w:rsidR="00DD3F19" w:rsidRPr="00DD3F19" w:rsidRDefault="00DD3F19" w:rsidP="00DD3F1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70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57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DD3F19" w:rsidRDefault="00DD3F19" w:rsidP="00DD3F19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1 –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HTGV.ValveWeir1PosPctK111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HTGV.ValveWeirPosK141Stan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45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453" w:type="dxa"/>
          </w:tcPr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21 – ZANIK NAPIECIA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HTGV.ValveWeirPosK141Tryb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45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453" w:type="dxa"/>
          </w:tcPr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STOP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GUNT.TurTotFlwK131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Lacznik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stopnia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HBRG.LubFlw1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2 –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HTGV.ValveWeir2PosPctK111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HTGV.ValveWeirPosK142Stan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Default="00196ACB" w:rsidP="00196ACB">
            <w:r w:rsidRPr="00916D82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457" w:type="dxa"/>
          </w:tcPr>
          <w:p w:rsidR="00196ACB" w:rsidRDefault="00196ACB" w:rsidP="00196ACB">
            <w:r w:rsidRPr="00B34A2F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453" w:type="dxa"/>
          </w:tcPr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21 – ZANIK NAPIECIA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lastRenderedPageBreak/>
              <w:t>8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HTGV.ValveWeirPosK142Tryb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Default="00196ACB" w:rsidP="00196ACB">
            <w:r w:rsidRPr="00916D82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457" w:type="dxa"/>
          </w:tcPr>
          <w:p w:rsidR="00196ACB" w:rsidRDefault="00196ACB" w:rsidP="00196ACB">
            <w:r w:rsidRPr="00B34A2F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453" w:type="dxa"/>
          </w:tcPr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STOP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GUNT.TurTotFlwK132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hydrozespoly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pl-PL" w:eastAsia="en-GB"/>
              </w:rPr>
              <w:t>GUNT.TurTotalFlw</w:t>
            </w:r>
            <w:proofErr w:type="spellEnd"/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jaz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pl-PL" w:eastAsia="en-GB"/>
              </w:rPr>
              <w:t>GUNT.TurTotJazFlw</w:t>
            </w:r>
            <w:proofErr w:type="spellEnd"/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pozostale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urzadzenia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pl-PL" w:eastAsia="en-GB"/>
              </w:rPr>
              <w:t>GUNT.FlwOther</w:t>
            </w:r>
            <w:proofErr w:type="spellEnd"/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13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–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HTGV.ValveWeirPosTopK113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–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HTGV.ValveWeirPosBotK114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HTGV.ValveWeirPosK143Stan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Default="00196ACB" w:rsidP="00196ACB">
            <w:r w:rsidRPr="00AA78FB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457" w:type="dxa"/>
          </w:tcPr>
          <w:p w:rsidR="00196ACB" w:rsidRDefault="00196ACB" w:rsidP="00196ACB">
            <w:r w:rsidRPr="00C60FD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453" w:type="dxa"/>
          </w:tcPr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21 – ZANIK NAPIECIA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HTGV.ValveWeirPosK143Tryb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Default="00196ACB" w:rsidP="00196ACB">
            <w:r w:rsidRPr="00AA78FB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457" w:type="dxa"/>
          </w:tcPr>
          <w:p w:rsidR="00196ACB" w:rsidRDefault="00196ACB" w:rsidP="00196ACB">
            <w:r w:rsidRPr="00C60FD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453" w:type="dxa"/>
          </w:tcPr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STOP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HTGV.ValveWeirPosK144Stan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Default="00196ACB" w:rsidP="00196ACB">
            <w:r w:rsidRPr="00AA78FB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457" w:type="dxa"/>
          </w:tcPr>
          <w:p w:rsidR="00196ACB" w:rsidRDefault="00196ACB" w:rsidP="00196ACB">
            <w:r w:rsidRPr="00C60FD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453" w:type="dxa"/>
          </w:tcPr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21 – ZANIK NAPIECIA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lastRenderedPageBreak/>
              <w:t>0 – ZAMKNIETA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lastRenderedPageBreak/>
              <w:t>18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HTGV.ValveWeirPosK143Tryb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Default="00196ACB" w:rsidP="00196ACB">
            <w:r w:rsidRPr="00AA78FB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457" w:type="dxa"/>
          </w:tcPr>
          <w:p w:rsidR="00196ACB" w:rsidRDefault="00196ACB" w:rsidP="00196ACB">
            <w:r w:rsidRPr="00C60FD9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453" w:type="dxa"/>
          </w:tcPr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196ACB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 – STOP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989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2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pl-PL" w:eastAsia="en-GB"/>
              </w:rPr>
              <w:t>GUNT.TurTotFlwK133K134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96ACB" w:rsidRPr="00DD3F19" w:rsidTr="00196ACB">
        <w:tc>
          <w:tcPr>
            <w:tcW w:w="610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527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989" w:type="dxa"/>
          </w:tcPr>
          <w:p w:rsidR="00196ACB" w:rsidRPr="00DD3F19" w:rsidRDefault="00196ACB" w:rsidP="00196ACB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DD3F19"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322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349" w:type="dxa"/>
          </w:tcPr>
          <w:p w:rsidR="00196ACB" w:rsidRPr="00DD3F19" w:rsidRDefault="00196ACB" w:rsidP="00196ACB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DD3F19"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 w:rsidRPr="00DD3F19"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1570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57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453" w:type="dxa"/>
          </w:tcPr>
          <w:p w:rsidR="00196ACB" w:rsidRDefault="00196ACB" w:rsidP="00196ACB">
            <w:pPr>
              <w:jc w:val="center"/>
            </w:pPr>
            <w:r w:rsidRPr="001C33C2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4541BE" w:rsidRDefault="004541BE" w:rsidP="0064560E">
      <w:pPr>
        <w:rPr>
          <w:b/>
          <w:bCs/>
          <w:lang w:val="pl-PL" w:eastAsia="en-GB"/>
        </w:rPr>
      </w:pPr>
    </w:p>
    <w:p w:rsidR="0044593C" w:rsidRDefault="0044593C" w:rsidP="0064560E">
      <w:pPr>
        <w:rPr>
          <w:b/>
          <w:bCs/>
          <w:lang w:val="pl-PL" w:eastAsia="en-GB"/>
        </w:rPr>
      </w:pPr>
    </w:p>
    <w:p w:rsidR="00283E22" w:rsidRDefault="00283E22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44593C" w:rsidRDefault="00283E22" w:rsidP="00FF5992">
      <w:pPr>
        <w:pStyle w:val="Nagwek2"/>
      </w:pPr>
      <w:r>
        <w:lastRenderedPageBreak/>
        <w:t>Pages: USW</w:t>
      </w:r>
    </w:p>
    <w:p w:rsidR="00283E22" w:rsidRDefault="00283E22" w:rsidP="0064560E">
      <w:pPr>
        <w:rPr>
          <w:b/>
          <w:bCs/>
          <w:lang w:val="pl-PL" w:eastAsia="en-GB"/>
        </w:rPr>
      </w:pPr>
      <w:r>
        <w:rPr>
          <w:noProof/>
        </w:rPr>
        <w:drawing>
          <wp:inline distT="0" distB="0" distL="0" distR="0" wp14:anchorId="7B8B6037" wp14:editId="555A2205">
            <wp:extent cx="9500205" cy="5343525"/>
            <wp:effectExtent l="0" t="0" r="635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518891" cy="535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F5B" w:rsidRDefault="004B4F5B" w:rsidP="0064560E">
      <w:pPr>
        <w:rPr>
          <w:b/>
          <w:bCs/>
          <w:lang w:val="pl-PL" w:eastAsia="en-GB"/>
        </w:rPr>
      </w:pPr>
    </w:p>
    <w:p w:rsidR="004B4F5B" w:rsidRDefault="004B4F5B" w:rsidP="0064560E">
      <w:pPr>
        <w:rPr>
          <w:b/>
          <w:bCs/>
          <w:lang w:val="pl-PL" w:eastAsia="en-GB"/>
        </w:rPr>
      </w:pPr>
    </w:p>
    <w:p w:rsidR="0044593C" w:rsidRDefault="0044593C" w:rsidP="0064560E">
      <w:pPr>
        <w:rPr>
          <w:b/>
          <w:bCs/>
          <w:lang w:val="pl-PL" w:eastAsia="en-GB"/>
        </w:rPr>
      </w:pPr>
    </w:p>
    <w:tbl>
      <w:tblPr>
        <w:tblStyle w:val="SCADATable"/>
        <w:tblpPr w:leftFromText="141" w:rightFromText="141" w:vertAnchor="text" w:tblpY="1"/>
        <w:tblOverlap w:val="never"/>
        <w:tblW w:w="13869" w:type="dxa"/>
        <w:tblLook w:val="04A0" w:firstRow="1" w:lastRow="0" w:firstColumn="1" w:lastColumn="0" w:noHBand="0" w:noVBand="1"/>
      </w:tblPr>
      <w:tblGrid>
        <w:gridCol w:w="636"/>
        <w:gridCol w:w="2731"/>
        <w:gridCol w:w="2094"/>
        <w:gridCol w:w="2785"/>
        <w:gridCol w:w="1697"/>
        <w:gridCol w:w="1737"/>
        <w:gridCol w:w="2189"/>
      </w:tblGrid>
      <w:tr w:rsidR="005843CA" w:rsidRPr="0066440F" w:rsidTr="006644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36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 w:rsidR="0066440F"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2731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094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785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697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737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189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5843CA" w:rsidRPr="0066440F" w:rsidTr="0066440F">
        <w:tc>
          <w:tcPr>
            <w:tcW w:w="636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31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66440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094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 xml:space="preserve">Pages: </w:t>
            </w: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SLD_new</w:t>
            </w:r>
            <w:proofErr w:type="spellEnd"/>
          </w:p>
        </w:tc>
        <w:tc>
          <w:tcPr>
            <w:tcW w:w="2785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9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3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89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5843CA" w:rsidRPr="0066440F" w:rsidTr="0066440F">
        <w:tc>
          <w:tcPr>
            <w:tcW w:w="636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31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094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2785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9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3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89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5843CA" w:rsidRPr="0066440F" w:rsidTr="0066440F">
        <w:tc>
          <w:tcPr>
            <w:tcW w:w="636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31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094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2785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9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3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89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5843CA" w:rsidRPr="0066440F" w:rsidTr="0066440F">
        <w:tc>
          <w:tcPr>
            <w:tcW w:w="636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31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094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2785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9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3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89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5843CA" w:rsidRPr="0066440F" w:rsidTr="0066440F">
        <w:tc>
          <w:tcPr>
            <w:tcW w:w="636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31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USW</w:t>
            </w:r>
          </w:p>
        </w:tc>
        <w:tc>
          <w:tcPr>
            <w:tcW w:w="2094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Pages: USW</w:t>
            </w:r>
          </w:p>
        </w:tc>
        <w:tc>
          <w:tcPr>
            <w:tcW w:w="2785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69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37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189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</w:tr>
      <w:tr w:rsidR="005843CA" w:rsidRPr="0066440F" w:rsidTr="0066440F">
        <w:tc>
          <w:tcPr>
            <w:tcW w:w="636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2731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66440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66440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</w:p>
        </w:tc>
        <w:tc>
          <w:tcPr>
            <w:tcW w:w="2094" w:type="dxa"/>
          </w:tcPr>
          <w:p w:rsidR="005843CA" w:rsidRPr="0066440F" w:rsidRDefault="005843CA" w:rsidP="00FC41B4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HBRG.LubWtFlw</w:t>
            </w:r>
            <w:proofErr w:type="spellEnd"/>
          </w:p>
        </w:tc>
        <w:tc>
          <w:tcPr>
            <w:tcW w:w="1697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Bar/</w:t>
            </w:r>
            <w:proofErr w:type="spellStart"/>
            <w:r w:rsidRPr="0066440F">
              <w:rPr>
                <w:sz w:val="20"/>
                <w:szCs w:val="20"/>
                <w:lang w:val="pl-PL" w:eastAsia="en-GB"/>
              </w:rPr>
              <w:t>Number</w:t>
            </w:r>
            <w:proofErr w:type="spellEnd"/>
          </w:p>
        </w:tc>
        <w:tc>
          <w:tcPr>
            <w:tcW w:w="2189" w:type="dxa"/>
          </w:tcPr>
          <w:p w:rsidR="005843CA" w:rsidRPr="0066440F" w:rsidRDefault="005843CA" w:rsidP="00FC41B4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66440F">
              <w:rPr>
                <w:sz w:val="20"/>
                <w:szCs w:val="20"/>
                <w:lang w:val="pl-PL" w:eastAsia="en-GB"/>
              </w:rPr>
              <w:t>HBRG.TurLubFlwFront</w:t>
            </w:r>
            <w:proofErr w:type="spellEnd"/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66440F">
              <w:rPr>
                <w:sz w:val="20"/>
                <w:szCs w:val="20"/>
                <w:lang w:val="pl-PL" w:eastAsia="en-GB"/>
              </w:rPr>
              <w:t>HBRG.TurLubFlwBack</w:t>
            </w:r>
            <w:proofErr w:type="spellEnd"/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HBRG.TurLubFlwFilter1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HBRG.TurLubFlwFilter1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HBRG.TurDirRotPmp1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HBRG.TurLubFlwFilter2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HBRG.TurLubFlwFilter2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HBRG.TurDirRotPmp2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HBRG.TurContPmp1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HZ1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4070D9" w:rsidRPr="0066440F" w:rsidTr="0066440F">
        <w:tc>
          <w:tcPr>
            <w:tcW w:w="636" w:type="dxa"/>
          </w:tcPr>
          <w:p w:rsidR="004070D9" w:rsidRPr="0066440F" w:rsidRDefault="004070D9" w:rsidP="004070D9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2731" w:type="dxa"/>
          </w:tcPr>
          <w:p w:rsidR="004070D9" w:rsidRPr="0066440F" w:rsidRDefault="004070D9" w:rsidP="004070D9">
            <w:pPr>
              <w:rPr>
                <w:sz w:val="20"/>
                <w:szCs w:val="20"/>
              </w:rPr>
            </w:pP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66440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66440F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</w:p>
        </w:tc>
        <w:tc>
          <w:tcPr>
            <w:tcW w:w="2094" w:type="dxa"/>
          </w:tcPr>
          <w:p w:rsidR="004070D9" w:rsidRPr="0066440F" w:rsidRDefault="004070D9" w:rsidP="004070D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4070D9" w:rsidRPr="0066440F" w:rsidRDefault="004070D9" w:rsidP="004070D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66440F">
              <w:rPr>
                <w:sz w:val="20"/>
                <w:szCs w:val="20"/>
                <w:lang w:val="en-US" w:eastAsia="en-GB"/>
              </w:rPr>
              <w:t>HBRG.LubWtFlw</w:t>
            </w:r>
            <w:proofErr w:type="spellEnd"/>
          </w:p>
        </w:tc>
        <w:tc>
          <w:tcPr>
            <w:tcW w:w="1697" w:type="dxa"/>
          </w:tcPr>
          <w:p w:rsidR="004070D9" w:rsidRPr="0066440F" w:rsidRDefault="004070D9" w:rsidP="004070D9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4070D9" w:rsidRPr="0066440F" w:rsidRDefault="004070D9" w:rsidP="004070D9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Bar/</w:t>
            </w:r>
            <w:proofErr w:type="spellStart"/>
            <w:r w:rsidRPr="0066440F">
              <w:rPr>
                <w:sz w:val="20"/>
                <w:szCs w:val="20"/>
                <w:lang w:val="pl-PL" w:eastAsia="en-GB"/>
              </w:rPr>
              <w:t>Number</w:t>
            </w:r>
            <w:proofErr w:type="spellEnd"/>
          </w:p>
        </w:tc>
        <w:tc>
          <w:tcPr>
            <w:tcW w:w="2189" w:type="dxa"/>
          </w:tcPr>
          <w:p w:rsidR="004070D9" w:rsidRPr="0066440F" w:rsidRDefault="004070D9" w:rsidP="004070D9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66440F">
              <w:rPr>
                <w:sz w:val="20"/>
                <w:szCs w:val="20"/>
                <w:lang w:val="pl-PL" w:eastAsia="en-GB"/>
              </w:rPr>
              <w:t>HBRG.TurLubFlwFront</w:t>
            </w:r>
            <w:proofErr w:type="spellEnd"/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13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66440F">
              <w:rPr>
                <w:sz w:val="20"/>
                <w:szCs w:val="20"/>
                <w:lang w:val="pl-PL" w:eastAsia="en-GB"/>
              </w:rPr>
              <w:t>HBRG.TurLubFlwBack</w:t>
            </w:r>
            <w:proofErr w:type="spellEnd"/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HBRG.TurLubFlwFilter1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lastRenderedPageBreak/>
              <w:t>15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HBRG.TurLubFlwFilter1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HBRG.TurDirRotPmp1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HBRG.TurLubFlwFilter2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HBRG.TurLubFlwFilter2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HBRG.TurDirRotPmp2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  <w:tr w:rsidR="005C4AA0" w:rsidRPr="0066440F" w:rsidTr="0066440F">
        <w:tc>
          <w:tcPr>
            <w:tcW w:w="636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en-US" w:eastAsia="en-GB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2731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94" w:type="dxa"/>
          </w:tcPr>
          <w:p w:rsidR="005C4AA0" w:rsidRPr="0066440F" w:rsidRDefault="005C4AA0" w:rsidP="005C4AA0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785" w:type="dxa"/>
          </w:tcPr>
          <w:p w:rsidR="005C4AA0" w:rsidRPr="0066440F" w:rsidRDefault="005C4AA0" w:rsidP="005C4AA0">
            <w:pPr>
              <w:rPr>
                <w:sz w:val="20"/>
                <w:szCs w:val="20"/>
                <w:lang w:val="pl-PL" w:eastAsia="en-GB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HBRG.TurContPmp1</w:t>
            </w:r>
          </w:p>
        </w:tc>
        <w:tc>
          <w:tcPr>
            <w:tcW w:w="169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Koszyce HZ2</w:t>
            </w:r>
          </w:p>
        </w:tc>
        <w:tc>
          <w:tcPr>
            <w:tcW w:w="1737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2189" w:type="dxa"/>
          </w:tcPr>
          <w:p w:rsidR="005C4AA0" w:rsidRPr="0066440F" w:rsidRDefault="005C4AA0" w:rsidP="005C4AA0">
            <w:pPr>
              <w:rPr>
                <w:sz w:val="20"/>
                <w:szCs w:val="20"/>
              </w:rPr>
            </w:pPr>
            <w:r w:rsidRPr="0066440F">
              <w:rPr>
                <w:sz w:val="20"/>
                <w:szCs w:val="20"/>
                <w:lang w:val="pl-PL" w:eastAsia="en-GB"/>
              </w:rPr>
              <w:t>0 – Red/1 - Green</w:t>
            </w:r>
          </w:p>
        </w:tc>
      </w:tr>
    </w:tbl>
    <w:p w:rsidR="00283E22" w:rsidRDefault="00283E22" w:rsidP="0064560E">
      <w:pPr>
        <w:rPr>
          <w:b/>
          <w:bCs/>
          <w:lang w:val="pl-PL" w:eastAsia="en-GB"/>
        </w:rPr>
      </w:pPr>
    </w:p>
    <w:p w:rsidR="00283E22" w:rsidRDefault="00283E22" w:rsidP="0064560E">
      <w:pPr>
        <w:rPr>
          <w:b/>
          <w:bCs/>
          <w:lang w:val="pl-PL" w:eastAsia="en-GB"/>
        </w:rPr>
      </w:pPr>
    </w:p>
    <w:p w:rsidR="00283E22" w:rsidRDefault="00283E22" w:rsidP="0064560E">
      <w:pPr>
        <w:rPr>
          <w:b/>
          <w:bCs/>
          <w:lang w:val="pl-PL" w:eastAsia="en-GB"/>
        </w:rPr>
      </w:pPr>
    </w:p>
    <w:p w:rsidR="00283E22" w:rsidRDefault="00283E22" w:rsidP="0064560E">
      <w:pPr>
        <w:rPr>
          <w:b/>
          <w:bCs/>
          <w:lang w:val="pl-PL" w:eastAsia="en-GB"/>
        </w:rPr>
      </w:pPr>
    </w:p>
    <w:p w:rsidR="00283E22" w:rsidRDefault="00283E22">
      <w:pPr>
        <w:rPr>
          <w:b/>
          <w:bCs/>
          <w:lang w:val="pl-PL" w:eastAsia="en-GB"/>
        </w:rPr>
      </w:pPr>
      <w:r>
        <w:rPr>
          <w:b/>
          <w:bCs/>
          <w:lang w:val="pl-PL" w:eastAsia="en-GB"/>
        </w:rPr>
        <w:br w:type="page"/>
      </w:r>
    </w:p>
    <w:p w:rsidR="0044593C" w:rsidRDefault="0044593C" w:rsidP="00FF5992">
      <w:pPr>
        <w:pStyle w:val="Nagwek1"/>
      </w:pPr>
      <w:r>
        <w:lastRenderedPageBreak/>
        <w:t xml:space="preserve">EW </w:t>
      </w:r>
      <w:proofErr w:type="spellStart"/>
      <w:r>
        <w:t>Oborniki</w:t>
      </w:r>
      <w:proofErr w:type="spellEnd"/>
    </w:p>
    <w:p w:rsidR="0044593C" w:rsidRDefault="00054071" w:rsidP="00054071">
      <w:pPr>
        <w:pStyle w:val="Nagwek2"/>
      </w:pPr>
      <w:r>
        <w:t>Pages: SLD</w:t>
      </w:r>
      <w:r w:rsidR="001F6BB1">
        <w:t xml:space="preserve"> Main</w:t>
      </w:r>
    </w:p>
    <w:p w:rsidR="00692B28" w:rsidRDefault="00641F83" w:rsidP="00692B28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76A6BA7D" wp14:editId="5142FF68">
            <wp:extent cx="9172575" cy="5159274"/>
            <wp:effectExtent l="0" t="0" r="0" b="381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187838" cy="516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B28" w:rsidRDefault="00692B28" w:rsidP="00692B28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167"/>
        <w:gridCol w:w="1965"/>
        <w:gridCol w:w="1749"/>
        <w:gridCol w:w="2219"/>
        <w:gridCol w:w="2219"/>
      </w:tblGrid>
      <w:tr w:rsidR="00695977" w:rsidRPr="00F836AA" w:rsidTr="00AB0D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695977" w:rsidRPr="00F836AA" w:rsidRDefault="00695977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167" w:type="dxa"/>
          </w:tcPr>
          <w:p w:rsidR="00695977" w:rsidRPr="00F836AA" w:rsidRDefault="00695977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1965" w:type="dxa"/>
          </w:tcPr>
          <w:p w:rsidR="00695977" w:rsidRPr="00F836AA" w:rsidRDefault="00695977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49" w:type="dxa"/>
          </w:tcPr>
          <w:p w:rsidR="00695977" w:rsidRPr="00F836AA" w:rsidRDefault="00695977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219" w:type="dxa"/>
          </w:tcPr>
          <w:p w:rsidR="00695977" w:rsidRPr="00F836AA" w:rsidRDefault="00695977" w:rsidP="00C82D0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219" w:type="dxa"/>
          </w:tcPr>
          <w:p w:rsidR="00695977" w:rsidRPr="00F836AA" w:rsidRDefault="00695977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695977" w:rsidRPr="00F836AA" w:rsidTr="00AB0D40">
        <w:tc>
          <w:tcPr>
            <w:tcW w:w="1938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167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 Main</w:t>
            </w:r>
          </w:p>
        </w:tc>
        <w:tc>
          <w:tcPr>
            <w:tcW w:w="1965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Default="00695977" w:rsidP="00695977">
            <w:pPr>
              <w:jc w:val="center"/>
            </w:pPr>
            <w:r w:rsidRPr="00344AC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95977" w:rsidRPr="00F836AA" w:rsidTr="00AB0D40">
        <w:tc>
          <w:tcPr>
            <w:tcW w:w="1938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167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1965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Default="00695977" w:rsidP="00695977">
            <w:pPr>
              <w:jc w:val="center"/>
            </w:pPr>
            <w:r w:rsidRPr="00344AC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95977" w:rsidRPr="00F836AA" w:rsidTr="00AB0D40">
        <w:tc>
          <w:tcPr>
            <w:tcW w:w="1938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167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1965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Default="00695977" w:rsidP="00695977">
            <w:pPr>
              <w:jc w:val="center"/>
            </w:pPr>
            <w:r w:rsidRPr="00344AC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95977" w:rsidRPr="00F836AA" w:rsidTr="00AB0D40">
        <w:tc>
          <w:tcPr>
            <w:tcW w:w="1938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167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1965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Default="00695977" w:rsidP="00695977">
            <w:pPr>
              <w:jc w:val="center"/>
            </w:pPr>
            <w:r w:rsidRPr="00344AC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95977" w:rsidRPr="00F836AA" w:rsidTr="00AB0D40">
        <w:tc>
          <w:tcPr>
            <w:tcW w:w="1938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167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Pages: GEN1</w:t>
            </w:r>
          </w:p>
        </w:tc>
        <w:tc>
          <w:tcPr>
            <w:tcW w:w="1965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Default="00695977" w:rsidP="00695977">
            <w:pPr>
              <w:jc w:val="center"/>
            </w:pPr>
            <w:r w:rsidRPr="00344AC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95977" w:rsidRPr="00F836AA" w:rsidTr="00AB0D40">
        <w:tc>
          <w:tcPr>
            <w:tcW w:w="1938" w:type="dxa"/>
          </w:tcPr>
          <w:p w:rsidR="00695977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167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Pages: GEN2</w:t>
            </w:r>
          </w:p>
        </w:tc>
        <w:tc>
          <w:tcPr>
            <w:tcW w:w="1965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695977" w:rsidRDefault="00695977" w:rsidP="00695977">
            <w:pPr>
              <w:jc w:val="center"/>
            </w:pPr>
            <w:r w:rsidRPr="00344AC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95977" w:rsidRPr="00F836AA" w:rsidTr="00AB0D40">
        <w:tc>
          <w:tcPr>
            <w:tcW w:w="1938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 (2G)</w:t>
            </w:r>
          </w:p>
        </w:tc>
        <w:tc>
          <w:tcPr>
            <w:tcW w:w="2167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2MW.VALUE</w:t>
            </w:r>
          </w:p>
        </w:tc>
        <w:tc>
          <w:tcPr>
            <w:tcW w:w="1749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695977" w:rsidRPr="00F836AA" w:rsidTr="00AB0D40">
        <w:tc>
          <w:tcPr>
            <w:tcW w:w="1938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 (1G)</w:t>
            </w:r>
          </w:p>
        </w:tc>
        <w:tc>
          <w:tcPr>
            <w:tcW w:w="2167" w:type="dxa"/>
          </w:tcPr>
          <w:p w:rsidR="00695977" w:rsidRPr="00F836AA" w:rsidRDefault="00695977" w:rsidP="006959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1MW.VALUE</w:t>
            </w:r>
          </w:p>
        </w:tc>
        <w:tc>
          <w:tcPr>
            <w:tcW w:w="1749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Oborniki HZ1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219" w:type="dxa"/>
          </w:tcPr>
          <w:p w:rsidR="00695977" w:rsidRPr="00F836AA" w:rsidRDefault="00695977" w:rsidP="006959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</w:tbl>
    <w:p w:rsidR="00692B28" w:rsidRPr="00692B28" w:rsidRDefault="00692B28" w:rsidP="00692B28">
      <w:pPr>
        <w:rPr>
          <w:lang w:val="en-US" w:eastAsia="en-GB"/>
        </w:rPr>
      </w:pPr>
    </w:p>
    <w:p w:rsidR="00692B28" w:rsidRDefault="00692B28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1F6BB1" w:rsidRDefault="001F6BB1" w:rsidP="001F6BB1">
      <w:pPr>
        <w:pStyle w:val="Nagwek2"/>
        <w:numPr>
          <w:ilvl w:val="1"/>
          <w:numId w:val="1"/>
        </w:numPr>
      </w:pPr>
      <w:r>
        <w:lastRenderedPageBreak/>
        <w:t>Pages: GEN1</w:t>
      </w:r>
    </w:p>
    <w:p w:rsidR="009B00F1" w:rsidRDefault="009B00F1" w:rsidP="009B00F1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19DDFE92" wp14:editId="028D9D7E">
            <wp:extent cx="9286875" cy="5745755"/>
            <wp:effectExtent l="0" t="0" r="0" b="762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298364" cy="5752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167"/>
        <w:gridCol w:w="1999"/>
        <w:gridCol w:w="1749"/>
        <w:gridCol w:w="2219"/>
        <w:gridCol w:w="2219"/>
      </w:tblGrid>
      <w:tr w:rsidR="009F7B54" w:rsidRPr="00F836AA" w:rsidTr="00AB0D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9F7B54" w:rsidRPr="00F836AA" w:rsidRDefault="009F7B54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Name</w:t>
            </w:r>
          </w:p>
        </w:tc>
        <w:tc>
          <w:tcPr>
            <w:tcW w:w="2167" w:type="dxa"/>
          </w:tcPr>
          <w:p w:rsidR="009F7B54" w:rsidRPr="00F836AA" w:rsidRDefault="009F7B54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1999" w:type="dxa"/>
          </w:tcPr>
          <w:p w:rsidR="009F7B54" w:rsidRPr="00F836AA" w:rsidRDefault="009F7B54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49" w:type="dxa"/>
          </w:tcPr>
          <w:p w:rsidR="009F7B54" w:rsidRPr="00F836AA" w:rsidRDefault="009F7B54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219" w:type="dxa"/>
          </w:tcPr>
          <w:p w:rsidR="009F7B54" w:rsidRPr="00F836AA" w:rsidRDefault="009F7B54" w:rsidP="00C82D0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219" w:type="dxa"/>
          </w:tcPr>
          <w:p w:rsidR="009F7B54" w:rsidRPr="00F836AA" w:rsidRDefault="009F7B54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167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 Main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 (2G)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1MW.VALUE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U12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U13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Default="009F7B54" w:rsidP="009F7B54">
            <w:r w:rsidRPr="00EB0423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U32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Default="009F7B54" w:rsidP="009F7B54">
            <w:r w:rsidRPr="00EB0423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L1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Default="009F7B54" w:rsidP="009F7B54">
            <w:r w:rsidRPr="00EB0423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L2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Default="009F7B54" w:rsidP="009F7B54">
            <w:r w:rsidRPr="00EB0423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L3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Default="009F7B54" w:rsidP="009F7B54">
            <w:r w:rsidRPr="00EB0423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GUNT.PF</w:t>
            </w:r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Default="009F7B54" w:rsidP="009F7B54">
            <w:r w:rsidRPr="00EB0423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GUNT.Pwr</w:t>
            </w:r>
            <w:proofErr w:type="spellEnd"/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Default="009F7B54" w:rsidP="009F7B54">
            <w:r w:rsidRPr="00EB0423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</w:t>
            </w:r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Default="009F7B54" w:rsidP="009F7B54">
            <w:r w:rsidRPr="00EB0423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9F7B54" w:rsidRPr="00F836AA" w:rsidTr="00AB0D40">
        <w:tc>
          <w:tcPr>
            <w:tcW w:w="1938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Q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167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9F7B54" w:rsidRPr="00F836AA" w:rsidRDefault="009F7B54" w:rsidP="009F7B54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49" w:type="dxa"/>
          </w:tcPr>
          <w:p w:rsidR="009F7B54" w:rsidRPr="00F836AA" w:rsidRDefault="009F7B54" w:rsidP="009F7B54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9F7B54" w:rsidRDefault="009F7B54" w:rsidP="009F7B54">
            <w:r w:rsidRPr="00EB0423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9F7B54" w:rsidRPr="00F836AA" w:rsidRDefault="009F7B54" w:rsidP="009F7B54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34102A" w:rsidRDefault="0034102A" w:rsidP="009B00F1">
      <w:pPr>
        <w:rPr>
          <w:lang w:val="en-US" w:eastAsia="en-GB"/>
        </w:rPr>
      </w:pPr>
    </w:p>
    <w:p w:rsidR="0034102A" w:rsidRDefault="0034102A">
      <w:pPr>
        <w:rPr>
          <w:lang w:val="en-US" w:eastAsia="en-GB"/>
        </w:rPr>
      </w:pPr>
      <w:r>
        <w:rPr>
          <w:lang w:val="en-US" w:eastAsia="en-GB"/>
        </w:rPr>
        <w:br w:type="page"/>
      </w:r>
    </w:p>
    <w:p w:rsidR="001F6BB1" w:rsidRDefault="001F6BB1" w:rsidP="001F6BB1">
      <w:pPr>
        <w:pStyle w:val="Nagwek2"/>
        <w:numPr>
          <w:ilvl w:val="1"/>
          <w:numId w:val="1"/>
        </w:numPr>
      </w:pPr>
      <w:r>
        <w:lastRenderedPageBreak/>
        <w:t>Pages: GEN2</w:t>
      </w:r>
    </w:p>
    <w:p w:rsidR="0034102A" w:rsidRDefault="0034102A" w:rsidP="0034102A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19D9C725" wp14:editId="12BA1BF1">
            <wp:extent cx="9296400" cy="5751648"/>
            <wp:effectExtent l="0" t="0" r="0" b="1905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302129" cy="5755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02A" w:rsidRPr="0034102A" w:rsidRDefault="0034102A" w:rsidP="0034102A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167"/>
        <w:gridCol w:w="1999"/>
        <w:gridCol w:w="1749"/>
        <w:gridCol w:w="2219"/>
        <w:gridCol w:w="2219"/>
      </w:tblGrid>
      <w:tr w:rsidR="00103B66" w:rsidRPr="00F836AA" w:rsidTr="00AB0D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103B66" w:rsidRPr="00F836AA" w:rsidRDefault="00103B66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167" w:type="dxa"/>
          </w:tcPr>
          <w:p w:rsidR="00103B66" w:rsidRPr="00F836AA" w:rsidRDefault="00103B66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1999" w:type="dxa"/>
          </w:tcPr>
          <w:p w:rsidR="00103B66" w:rsidRPr="00F836AA" w:rsidRDefault="00103B66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49" w:type="dxa"/>
          </w:tcPr>
          <w:p w:rsidR="00103B66" w:rsidRPr="00F836AA" w:rsidRDefault="00103B66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219" w:type="dxa"/>
          </w:tcPr>
          <w:p w:rsidR="00103B66" w:rsidRPr="00F836AA" w:rsidRDefault="00103B66" w:rsidP="00C82D0A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219" w:type="dxa"/>
          </w:tcPr>
          <w:p w:rsidR="00103B66" w:rsidRPr="00F836AA" w:rsidRDefault="00103B66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167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 Main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 (2G)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2MW.VALUE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U12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U13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Default="00103B66" w:rsidP="00103B66">
            <w:r w:rsidRPr="00A7256F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U32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Default="00103B66" w:rsidP="00103B66">
            <w:r w:rsidRPr="00A7256F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Default="00103B66" w:rsidP="00103B66">
            <w:r w:rsidRPr="00A7256F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Default="00103B66" w:rsidP="00103B66">
            <w:r w:rsidRPr="00A7256F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Default="00103B66" w:rsidP="00103B66">
            <w:r w:rsidRPr="00A7256F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GUNT.PF</w:t>
            </w:r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Default="00103B66" w:rsidP="00103B66">
            <w:r w:rsidRPr="00A7256F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GUNT.Pwr</w:t>
            </w:r>
            <w:proofErr w:type="spellEnd"/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Default="00103B66" w:rsidP="00103B66">
            <w:r w:rsidRPr="00A7256F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</w:t>
            </w:r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Default="00103B66" w:rsidP="00103B66">
            <w:r w:rsidRPr="00A7256F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03B66" w:rsidRPr="00F836AA" w:rsidTr="00AB0D40">
        <w:tc>
          <w:tcPr>
            <w:tcW w:w="1938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Q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167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49" w:type="dxa"/>
          </w:tcPr>
          <w:p w:rsidR="00103B66" w:rsidRPr="00F836AA" w:rsidRDefault="00103B66" w:rsidP="00103B66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103B66" w:rsidRDefault="00103B66" w:rsidP="00103B66">
            <w:r w:rsidRPr="00A7256F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103B66" w:rsidRPr="00F836AA" w:rsidRDefault="00103B66" w:rsidP="00103B66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1F6BB1" w:rsidRDefault="001F6BB1" w:rsidP="001F6BB1">
      <w:pPr>
        <w:pStyle w:val="Nagwek2"/>
        <w:numPr>
          <w:ilvl w:val="1"/>
          <w:numId w:val="1"/>
        </w:numPr>
      </w:pPr>
      <w:r>
        <w:lastRenderedPageBreak/>
        <w:t>Pages: HZ1</w:t>
      </w:r>
    </w:p>
    <w:p w:rsidR="00C82D0A" w:rsidRDefault="00C82D0A" w:rsidP="00C82D0A">
      <w:pPr>
        <w:rPr>
          <w:lang w:val="en-US" w:eastAsia="en-GB"/>
        </w:rPr>
      </w:pPr>
      <w:r>
        <w:rPr>
          <w:noProof/>
        </w:rPr>
        <w:drawing>
          <wp:inline distT="0" distB="0" distL="0" distR="0">
            <wp:extent cx="8543925" cy="5749400"/>
            <wp:effectExtent l="0" t="0" r="0" b="381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972" cy="575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SCADATable"/>
        <w:tblpPr w:leftFromText="141" w:rightFromText="141" w:vertAnchor="text" w:tblpY="1"/>
        <w:tblOverlap w:val="never"/>
        <w:tblW w:w="15339" w:type="dxa"/>
        <w:tblLayout w:type="fixed"/>
        <w:tblLook w:val="04A0" w:firstRow="1" w:lastRow="0" w:firstColumn="1" w:lastColumn="0" w:noHBand="0" w:noVBand="1"/>
      </w:tblPr>
      <w:tblGrid>
        <w:gridCol w:w="644"/>
        <w:gridCol w:w="1809"/>
        <w:gridCol w:w="1707"/>
        <w:gridCol w:w="3178"/>
        <w:gridCol w:w="1721"/>
        <w:gridCol w:w="1594"/>
        <w:gridCol w:w="1841"/>
        <w:gridCol w:w="2845"/>
      </w:tblGrid>
      <w:tr w:rsidR="005D7EC1" w:rsidRPr="00F836AA" w:rsidTr="001C67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44" w:type="dxa"/>
          </w:tcPr>
          <w:p w:rsidR="005D7EC1" w:rsidRPr="00F836AA" w:rsidRDefault="005D7EC1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 w:rsidR="001C6727"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1809" w:type="dxa"/>
          </w:tcPr>
          <w:p w:rsidR="005D7EC1" w:rsidRPr="00F836AA" w:rsidRDefault="005D7EC1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707" w:type="dxa"/>
          </w:tcPr>
          <w:p w:rsidR="005D7EC1" w:rsidRPr="00F836AA" w:rsidRDefault="005D7EC1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3178" w:type="dxa"/>
          </w:tcPr>
          <w:p w:rsidR="005D7EC1" w:rsidRPr="00F836AA" w:rsidRDefault="005D7EC1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21" w:type="dxa"/>
          </w:tcPr>
          <w:p w:rsidR="005D7EC1" w:rsidRPr="00F836AA" w:rsidRDefault="005D7EC1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94" w:type="dxa"/>
          </w:tcPr>
          <w:p w:rsidR="005D7EC1" w:rsidRPr="00F836AA" w:rsidRDefault="005D7EC1" w:rsidP="00F836A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841" w:type="dxa"/>
          </w:tcPr>
          <w:p w:rsidR="005D7EC1" w:rsidRPr="00F836AA" w:rsidRDefault="00F836AA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845" w:type="dxa"/>
          </w:tcPr>
          <w:p w:rsidR="005D7EC1" w:rsidRPr="00F836AA" w:rsidRDefault="005D7EC1" w:rsidP="00C82D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 Main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1707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1707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1707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Hkr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HTGV.PosPctRot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n</w:t>
            </w:r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GUNT.TurRotSpd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Ciesnienie</w:t>
            </w:r>
            <w:proofErr w:type="spellEnd"/>
            <w:r w:rsidRPr="00F836AA">
              <w:rPr>
                <w:sz w:val="20"/>
                <w:szCs w:val="20"/>
                <w:lang w:val="pl-PL" w:eastAsia="en-GB"/>
              </w:rPr>
              <w:t xml:space="preserve"> oleju</w:t>
            </w:r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GUMT.GearLubPress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OK</w:t>
            </w:r>
          </w:p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ALARM</w:t>
            </w:r>
          </w:p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Czas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GUNT.Time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Czyszczarka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GUNT.CleaningSt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„ BRAK DANYCH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POSTOJ</w:t>
            </w:r>
          </w:p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PRACA</w:t>
            </w:r>
          </w:p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2 – AWARIA</w:t>
            </w:r>
          </w:p>
        </w:tc>
      </w:tr>
      <w:tr w:rsidR="00507C77" w:rsidRPr="00F836AA" w:rsidTr="001C6727">
        <w:tc>
          <w:tcPr>
            <w:tcW w:w="644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1809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707" w:type="dxa"/>
          </w:tcPr>
          <w:p w:rsidR="00507C77" w:rsidRPr="00F836AA" w:rsidRDefault="00507C77" w:rsidP="00507C7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GUNT.CtlMod</w:t>
            </w:r>
            <w:proofErr w:type="spellEnd"/>
          </w:p>
        </w:tc>
        <w:tc>
          <w:tcPr>
            <w:tcW w:w="172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507C77" w:rsidRPr="00F836AA" w:rsidRDefault="00507C77" w:rsidP="00507C7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AUTOMATYCZNY</w:t>
            </w:r>
          </w:p>
          <w:p w:rsidR="00507C77" w:rsidRPr="00F836AA" w:rsidRDefault="00507C77" w:rsidP="00507C7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RECZNY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13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elektryczna</w:t>
            </w:r>
            <w:proofErr w:type="spellEnd"/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GUNT.ElectrocRdy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GOTOWOSC</w:t>
            </w:r>
          </w:p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BRAK GOTOWOSCI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Wylacznik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awaryjny</w:t>
            </w:r>
            <w:proofErr w:type="spellEnd"/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GUNT.EmergencyButtonStatus1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OK</w:t>
            </w:r>
          </w:p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AWARIA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Agregat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pradotworczy</w:t>
            </w:r>
            <w:proofErr w:type="spellEnd"/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HTGV.ValveIntake1PosStatus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 xml:space="preserve">OTWARTA 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1 - ZAMKNIETA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Alarme</w:t>
            </w:r>
            <w:proofErr w:type="spellEnd"/>
          </w:p>
        </w:tc>
        <w:tc>
          <w:tcPr>
            <w:tcW w:w="1707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Default="001C6727" w:rsidP="001C6727">
            <w:pPr>
              <w:jc w:val="center"/>
            </w:pPr>
            <w:r w:rsidRPr="00C05EC8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C05EC8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C05EC8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GUNT.GenStaTmpL1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GUNT.GenStaTmpL2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GUNT.GenStaTmpL3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HBRG.GenHZ1BrgTmp2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HBRG.GenHZ1BrgTmp1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HBRG.GenHZ1BrgTmp3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Szafa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komp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>.</w:t>
            </w:r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GUNT.CompCabinetTmp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25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Tem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.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Zewnetrz</w:t>
            </w:r>
            <w:proofErr w:type="spellEnd"/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GUNT.OutTmp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1C6727">
        <w:tc>
          <w:tcPr>
            <w:tcW w:w="64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1707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178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GUNT.Pwr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Number</w:t>
            </w:r>
            <w:proofErr w:type="spellEnd"/>
            <w:r>
              <w:rPr>
                <w:sz w:val="20"/>
                <w:szCs w:val="20"/>
                <w:lang w:val="pl-PL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pl-PL" w:eastAsia="en-GB"/>
              </w:rPr>
              <w:t>value</w:t>
            </w:r>
            <w:proofErr w:type="spellEnd"/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990070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AF670A">
            <w:r>
              <w:rPr>
                <w:sz w:val="20"/>
                <w:szCs w:val="20"/>
                <w:lang w:val="en-US" w:eastAsia="en-GB"/>
              </w:rPr>
              <w:t>Power [kW]</w:t>
            </w:r>
          </w:p>
        </w:tc>
      </w:tr>
    </w:tbl>
    <w:p w:rsidR="00C82D0A" w:rsidRPr="00C82D0A" w:rsidRDefault="00C82D0A" w:rsidP="00C82D0A">
      <w:pPr>
        <w:rPr>
          <w:lang w:val="en-US" w:eastAsia="en-GB"/>
        </w:rPr>
      </w:pPr>
    </w:p>
    <w:p w:rsidR="00BE28DD" w:rsidRDefault="00BE28DD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BE28DD" w:rsidRDefault="001F6BB1" w:rsidP="00BE28DD">
      <w:pPr>
        <w:pStyle w:val="Nagwek2"/>
        <w:numPr>
          <w:ilvl w:val="1"/>
          <w:numId w:val="1"/>
        </w:numPr>
      </w:pPr>
      <w:r>
        <w:lastRenderedPageBreak/>
        <w:t>Pages: HZ2</w:t>
      </w:r>
    </w:p>
    <w:p w:rsidR="00BE28DD" w:rsidRPr="00BE28DD" w:rsidRDefault="00BE28DD" w:rsidP="00BE28DD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69E2EB6A" wp14:editId="416E3965">
            <wp:extent cx="8524875" cy="5727719"/>
            <wp:effectExtent l="0" t="0" r="0" b="635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533455" cy="5733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SCADATable"/>
        <w:tblpPr w:leftFromText="141" w:rightFromText="141" w:vertAnchor="text" w:tblpY="1"/>
        <w:tblOverlap w:val="never"/>
        <w:tblW w:w="15331" w:type="dxa"/>
        <w:tblLayout w:type="fixed"/>
        <w:tblLook w:val="04A0" w:firstRow="1" w:lastRow="0" w:firstColumn="1" w:lastColumn="0" w:noHBand="0" w:noVBand="1"/>
      </w:tblPr>
      <w:tblGrid>
        <w:gridCol w:w="636"/>
        <w:gridCol w:w="1809"/>
        <w:gridCol w:w="2009"/>
        <w:gridCol w:w="2876"/>
        <w:gridCol w:w="1721"/>
        <w:gridCol w:w="1594"/>
        <w:gridCol w:w="1841"/>
        <w:gridCol w:w="2845"/>
      </w:tblGrid>
      <w:tr w:rsidR="00BE28DD" w:rsidRPr="00F836AA" w:rsidTr="00CE67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36" w:type="dxa"/>
          </w:tcPr>
          <w:p w:rsidR="00BE28DD" w:rsidRPr="00F836AA" w:rsidRDefault="00BE28DD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 w:rsidR="00CE6742"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1809" w:type="dxa"/>
          </w:tcPr>
          <w:p w:rsidR="00BE28DD" w:rsidRPr="00F836AA" w:rsidRDefault="00BE28DD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009" w:type="dxa"/>
          </w:tcPr>
          <w:p w:rsidR="00BE28DD" w:rsidRPr="00F836AA" w:rsidRDefault="00BE28DD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876" w:type="dxa"/>
          </w:tcPr>
          <w:p w:rsidR="00BE28DD" w:rsidRPr="00F836AA" w:rsidRDefault="00BE28DD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21" w:type="dxa"/>
          </w:tcPr>
          <w:p w:rsidR="00BE28DD" w:rsidRPr="00F836AA" w:rsidRDefault="00BE28DD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94" w:type="dxa"/>
          </w:tcPr>
          <w:p w:rsidR="00BE28DD" w:rsidRPr="00F836AA" w:rsidRDefault="00BE28DD" w:rsidP="00F836A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841" w:type="dxa"/>
          </w:tcPr>
          <w:p w:rsidR="00BE28DD" w:rsidRPr="00F836AA" w:rsidRDefault="00F836AA" w:rsidP="00D3243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845" w:type="dxa"/>
          </w:tcPr>
          <w:p w:rsidR="00BE28DD" w:rsidRPr="00F836AA" w:rsidRDefault="00BE28DD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0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 Main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0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0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0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Hkr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HTGV.PosPctRot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n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GUNT.TurRotSpd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Ciesnienie</w:t>
            </w:r>
            <w:proofErr w:type="spellEnd"/>
            <w:r w:rsidRPr="00F836AA">
              <w:rPr>
                <w:sz w:val="20"/>
                <w:szCs w:val="20"/>
                <w:lang w:val="pl-PL" w:eastAsia="en-GB"/>
              </w:rPr>
              <w:t xml:space="preserve"> oleju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GUMT.GearLubPress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OK</w:t>
            </w:r>
          </w:p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ALARM</w:t>
            </w:r>
          </w:p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Czas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GUNT.Time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Czyszczarka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GUNT.CleaningSt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POSTOJ</w:t>
            </w:r>
          </w:p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PRACA</w:t>
            </w:r>
          </w:p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2 – AWARIA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GUNT.CtlMod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Default="001C6727" w:rsidP="001C6727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AUTOMATYCZNY</w:t>
            </w:r>
          </w:p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RECZNY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13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elektryczna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4354F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GUNT.ElectrocRdy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Default="001C6727" w:rsidP="001C6727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GOTOWOSC</w:t>
            </w:r>
          </w:p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BRAK GOTOWOSCI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Wylacznik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awaryjny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4354F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GUNT.EmergencyButtonStatus1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Default="001C6727" w:rsidP="001C6727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OK</w:t>
            </w:r>
          </w:p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AWARIA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Agregat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pradotworczy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4354F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Default="001C6727" w:rsidP="001C6727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pl-PL" w:eastAsia="en-GB"/>
              </w:rPr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4354F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HTGV.ValveIntake1PosStatus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OTWARTA</w:t>
            </w:r>
          </w:p>
        </w:tc>
        <w:tc>
          <w:tcPr>
            <w:tcW w:w="2845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1 - ZAMKNIETA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Alarme</w:t>
            </w:r>
            <w:proofErr w:type="spellEnd"/>
          </w:p>
        </w:tc>
        <w:tc>
          <w:tcPr>
            <w:tcW w:w="2009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jc w:val="center"/>
              <w:rPr>
                <w:sz w:val="20"/>
                <w:szCs w:val="20"/>
                <w:lang w:val="pl-PL" w:eastAsia="en-GB"/>
              </w:rPr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9C6F8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GUNT.GenStaTmpL1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9C6F8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GUNT.GenStaTmpL2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9C6F8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GUNT.GenStaTmpL3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9C6F8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HBRG.GenHZ1BrgTmp2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9C6F8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HBRG.GenHZ1BrgTmp1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9C6F8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HBRG.GenHZ1BrgTmp3</w:t>
            </w:r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Szafa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komp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>.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9C6F8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GUNT.CompCabinetTmp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25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Tem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.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Zewnetrz</w:t>
            </w:r>
            <w:proofErr w:type="spellEnd"/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9C6F8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GUNT.OutTmp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1C6727" w:rsidRPr="00F836AA" w:rsidTr="00CE6742">
        <w:tc>
          <w:tcPr>
            <w:tcW w:w="63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1809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09" w:type="dxa"/>
          </w:tcPr>
          <w:p w:rsidR="001C6727" w:rsidRDefault="001C6727" w:rsidP="001C6727">
            <w:pPr>
              <w:jc w:val="center"/>
            </w:pPr>
            <w:r w:rsidRPr="009C6F8B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GUNT.Pwr</w:t>
            </w:r>
            <w:proofErr w:type="spellEnd"/>
          </w:p>
        </w:tc>
        <w:tc>
          <w:tcPr>
            <w:tcW w:w="1721" w:type="dxa"/>
          </w:tcPr>
          <w:p w:rsidR="001C6727" w:rsidRPr="00F836AA" w:rsidRDefault="001C6727" w:rsidP="001C6727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</w:rPr>
              <w:t>Oborniki</w:t>
            </w:r>
            <w:proofErr w:type="spellEnd"/>
            <w:r w:rsidRPr="00F836AA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1C6727" w:rsidRPr="00F836AA" w:rsidRDefault="001C6727" w:rsidP="001C6727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Number</w:t>
            </w:r>
            <w:proofErr w:type="spellEnd"/>
            <w:r>
              <w:rPr>
                <w:sz w:val="20"/>
                <w:szCs w:val="20"/>
                <w:lang w:val="pl-PL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pl-PL" w:eastAsia="en-GB"/>
              </w:rPr>
              <w:t>value</w:t>
            </w:r>
            <w:proofErr w:type="spellEnd"/>
          </w:p>
        </w:tc>
        <w:tc>
          <w:tcPr>
            <w:tcW w:w="1841" w:type="dxa"/>
          </w:tcPr>
          <w:p w:rsidR="001C6727" w:rsidRDefault="001C6727" w:rsidP="001C6727">
            <w:pPr>
              <w:jc w:val="center"/>
            </w:pPr>
            <w:r w:rsidRPr="0013591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1C6727" w:rsidRDefault="001C6727" w:rsidP="00AF670A">
            <w:r>
              <w:rPr>
                <w:sz w:val="20"/>
                <w:szCs w:val="20"/>
                <w:lang w:val="en-US" w:eastAsia="en-GB"/>
              </w:rPr>
              <w:t>Power [kW]</w:t>
            </w:r>
          </w:p>
        </w:tc>
      </w:tr>
    </w:tbl>
    <w:p w:rsidR="0047138D" w:rsidRDefault="0047138D" w:rsidP="00BE28DD">
      <w:pPr>
        <w:rPr>
          <w:lang w:val="en-US" w:eastAsia="en-GB"/>
        </w:rPr>
      </w:pPr>
    </w:p>
    <w:p w:rsidR="0047138D" w:rsidRDefault="0047138D" w:rsidP="0047138D">
      <w:pPr>
        <w:rPr>
          <w:lang w:val="en-US" w:eastAsia="en-GB"/>
        </w:rPr>
      </w:pPr>
      <w:r>
        <w:rPr>
          <w:lang w:val="en-US" w:eastAsia="en-GB"/>
        </w:rPr>
        <w:br w:type="page"/>
      </w:r>
    </w:p>
    <w:p w:rsidR="001F6BB1" w:rsidRDefault="001F6BB1" w:rsidP="001F6BB1">
      <w:pPr>
        <w:pStyle w:val="Nagwek2"/>
        <w:numPr>
          <w:ilvl w:val="1"/>
          <w:numId w:val="1"/>
        </w:numPr>
      </w:pPr>
      <w:r>
        <w:lastRenderedPageBreak/>
        <w:t>Pages: JAZ</w:t>
      </w:r>
    </w:p>
    <w:p w:rsidR="0047138D" w:rsidRDefault="00496F01" w:rsidP="0047138D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4554DE86" wp14:editId="7227E344">
            <wp:extent cx="8562975" cy="5748869"/>
            <wp:effectExtent l="0" t="0" r="0" b="4445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582251" cy="576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SCADATable"/>
        <w:tblpPr w:leftFromText="141" w:rightFromText="141" w:vertAnchor="text" w:tblpY="1"/>
        <w:tblOverlap w:val="never"/>
        <w:tblW w:w="15620" w:type="dxa"/>
        <w:tblLayout w:type="fixed"/>
        <w:tblLook w:val="04A0" w:firstRow="1" w:lastRow="0" w:firstColumn="1" w:lastColumn="0" w:noHBand="0" w:noVBand="1"/>
      </w:tblPr>
      <w:tblGrid>
        <w:gridCol w:w="562"/>
        <w:gridCol w:w="2977"/>
        <w:gridCol w:w="2009"/>
        <w:gridCol w:w="2977"/>
        <w:gridCol w:w="1843"/>
        <w:gridCol w:w="1417"/>
        <w:gridCol w:w="1512"/>
        <w:gridCol w:w="2323"/>
      </w:tblGrid>
      <w:tr w:rsidR="006F7825" w:rsidRPr="00F836AA" w:rsidTr="00E63D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62" w:type="dxa"/>
          </w:tcPr>
          <w:p w:rsidR="006F7825" w:rsidRPr="00F836AA" w:rsidRDefault="006F7825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 w:rsidR="00F836AA"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2977" w:type="dxa"/>
          </w:tcPr>
          <w:p w:rsidR="006F7825" w:rsidRPr="00F836AA" w:rsidRDefault="006F7825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009" w:type="dxa"/>
          </w:tcPr>
          <w:p w:rsidR="006F7825" w:rsidRPr="00F836AA" w:rsidRDefault="006F7825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977" w:type="dxa"/>
          </w:tcPr>
          <w:p w:rsidR="006F7825" w:rsidRPr="00F836AA" w:rsidRDefault="006F7825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843" w:type="dxa"/>
          </w:tcPr>
          <w:p w:rsidR="006F7825" w:rsidRPr="00F836AA" w:rsidRDefault="006F7825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417" w:type="dxa"/>
          </w:tcPr>
          <w:p w:rsidR="006F7825" w:rsidRPr="00F836AA" w:rsidRDefault="006F7825" w:rsidP="00F836A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512" w:type="dxa"/>
          </w:tcPr>
          <w:p w:rsidR="006F7825" w:rsidRPr="00F836AA" w:rsidRDefault="00F836AA" w:rsidP="00D32433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323" w:type="dxa"/>
          </w:tcPr>
          <w:p w:rsidR="006F7825" w:rsidRPr="00F836AA" w:rsidRDefault="006F7825" w:rsidP="00D32433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00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 Main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00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HZ_1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00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HZ_2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00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84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HTGV.ValveWeirAPosStan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Pr="00F836AA" w:rsidRDefault="00B212D0" w:rsidP="00AB0D4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OTWARTA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1 - ZAMKNIETA</w:t>
            </w:r>
          </w:p>
        </w:tc>
      </w:tr>
      <w:tr w:rsidR="00AB0D40" w:rsidRPr="00F836AA" w:rsidTr="00E63D29">
        <w:tc>
          <w:tcPr>
            <w:tcW w:w="562" w:type="dxa"/>
          </w:tcPr>
          <w:p w:rsidR="00AB0D40" w:rsidRPr="00F836AA" w:rsidRDefault="00AB0D40" w:rsidP="00AB0D4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977" w:type="dxa"/>
          </w:tcPr>
          <w:p w:rsidR="00AB0D40" w:rsidRPr="00F836AA" w:rsidRDefault="00AB0D40" w:rsidP="00AB0D4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2 –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2009" w:type="dxa"/>
          </w:tcPr>
          <w:p w:rsidR="00AB0D40" w:rsidRDefault="00AB0D40" w:rsidP="00AB0D4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AB0D40" w:rsidRPr="00F836AA" w:rsidRDefault="00AB0D40" w:rsidP="00AB0D4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HTGV.ValveWeirBPosPct</w:t>
            </w:r>
            <w:proofErr w:type="spellEnd"/>
          </w:p>
        </w:tc>
        <w:tc>
          <w:tcPr>
            <w:tcW w:w="1843" w:type="dxa"/>
          </w:tcPr>
          <w:p w:rsidR="00AB0D40" w:rsidRPr="00F836AA" w:rsidRDefault="00AB0D40" w:rsidP="00AB0D4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AB0D40" w:rsidRDefault="00AB0D40" w:rsidP="00AB0D40">
            <w:pPr>
              <w:jc w:val="center"/>
            </w:pPr>
            <w:r w:rsidRPr="007E333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AB0D40" w:rsidRDefault="00AB0D40" w:rsidP="00AB0D40">
            <w:pPr>
              <w:jc w:val="center"/>
            </w:pPr>
            <w:r w:rsidRPr="007E333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AB0D40" w:rsidRDefault="00AB0D40" w:rsidP="00AB0D40">
            <w:pPr>
              <w:jc w:val="center"/>
            </w:pPr>
            <w:r w:rsidRPr="007E333D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HTGV.ValveWeirBPosStan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Pr="00F836AA" w:rsidRDefault="00B212D0" w:rsidP="00AB0D4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– OTWARTA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0 – ZAMKNIETA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2 - AWARIA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HTGV.ValveBCtlMod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Pr="00F836AA" w:rsidRDefault="00B212D0" w:rsidP="00AB0D4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0 – RECZNY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1 - AUTOMATYCZY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GUNT.TurTotFlwK132</w:t>
            </w:r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Default="00B212D0" w:rsidP="00B212D0">
            <w:pPr>
              <w:jc w:val="center"/>
            </w:pPr>
            <w:r w:rsidRPr="00F6615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F6615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F6615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417" w:type="dxa"/>
          </w:tcPr>
          <w:p w:rsidR="00B212D0" w:rsidRDefault="00B212D0" w:rsidP="00B212D0">
            <w:pPr>
              <w:jc w:val="center"/>
            </w:pPr>
            <w:r w:rsidRPr="00F6615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F6615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F6615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HTGV.ValveWeirCPosStan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Pr="00F836AA" w:rsidRDefault="00B212D0" w:rsidP="00AB0D4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OTWARTA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1 - ZAMKNIETA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HTGV.TopValvePosPct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Default="00B212D0" w:rsidP="00B212D0">
            <w:pPr>
              <w:jc w:val="center"/>
            </w:pPr>
            <w:r w:rsidRPr="007E333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7E333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7E333D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–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HTGV.BotValvePosPct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Default="00B212D0" w:rsidP="00B212D0">
            <w:pPr>
              <w:jc w:val="center"/>
            </w:pPr>
            <w:r w:rsidRPr="007E333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7E333D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7E333D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sterowania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zasuwami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upustu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HTGV.ValveCCtlMod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Default="00B212D0" w:rsidP="00B212D0">
            <w:r w:rsidRPr="00DC48F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– ZAD OTW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0 – ZAD WG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Ogrzewanie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prowadnic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7409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GUNT.HeatingUnitSt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Default="00B212D0" w:rsidP="00B212D0">
            <w:r w:rsidRPr="00DC48F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– ZALACZONY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0 – WYLACZNONY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13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017FA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HGTV.TopValvePosState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Default="00B212D0" w:rsidP="00B212D0">
            <w:r w:rsidRPr="00DC48F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– OTWRTA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 – ZAMKNIETA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3 – AWARIA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017FA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HTGV.TopValveRmtCtlMod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Default="00B212D0" w:rsidP="00B212D0">
            <w:r w:rsidRPr="00DC48F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– AUTOMATYCZNY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0 – RECZNY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017FA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HTGV.BotValvePosState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Default="00B212D0" w:rsidP="00B212D0">
            <w:r w:rsidRPr="00DC48F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– OTWRTA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 – ZAMKNIETA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3 – AWARIA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017FA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HTGV.BotValveRmtCtlMod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512" w:type="dxa"/>
          </w:tcPr>
          <w:p w:rsidR="00B212D0" w:rsidRDefault="00B212D0" w:rsidP="00B212D0">
            <w:r w:rsidRPr="00DC48F3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323" w:type="dxa"/>
          </w:tcPr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 – AUTOMATYCZNY</w:t>
            </w:r>
          </w:p>
          <w:p w:rsidR="00B212D0" w:rsidRPr="00F836AA" w:rsidRDefault="00B212D0" w:rsidP="00AF670A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0 – RECZNY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Suma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przeplywu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017FA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GUNT.TurTotFlw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Bar/Numbers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Laczny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stopnia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017FA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HBRG.LubFlw1</w:t>
            </w:r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Bar/Numbers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hydrozespoly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017FA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GUNT.TurTotFlwHydro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Bar/Numbers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jaz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017FA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GUNT.TurTotJazFlw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Bar/Numbers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pozostale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urzadzenia</w:t>
            </w:r>
            <w:proofErr w:type="spellEnd"/>
          </w:p>
        </w:tc>
        <w:tc>
          <w:tcPr>
            <w:tcW w:w="2009" w:type="dxa"/>
          </w:tcPr>
          <w:p w:rsidR="00B212D0" w:rsidRDefault="00B212D0" w:rsidP="00B212D0">
            <w:pPr>
              <w:jc w:val="center"/>
            </w:pPr>
            <w:r w:rsidRPr="00017FA7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GUNT.FlwOther</w:t>
            </w:r>
            <w:proofErr w:type="spellEnd"/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Bar/Numbers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E63D29">
        <w:tc>
          <w:tcPr>
            <w:tcW w:w="562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200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297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3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Oborniki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1417" w:type="dxa"/>
          </w:tcPr>
          <w:p w:rsidR="00B212D0" w:rsidRDefault="00B212D0" w:rsidP="00B212D0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12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323" w:type="dxa"/>
          </w:tcPr>
          <w:p w:rsidR="00B212D0" w:rsidRDefault="00B212D0" w:rsidP="00B212D0">
            <w:pPr>
              <w:jc w:val="center"/>
            </w:pPr>
            <w:r w:rsidRPr="00A5132E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6F7825" w:rsidRPr="0047138D" w:rsidRDefault="006F7825" w:rsidP="0047138D">
      <w:pPr>
        <w:rPr>
          <w:lang w:val="en-US" w:eastAsia="en-GB"/>
        </w:rPr>
      </w:pPr>
    </w:p>
    <w:p w:rsidR="00F836AA" w:rsidRDefault="00F836AA">
      <w:pPr>
        <w:rPr>
          <w:lang w:val="en-US" w:eastAsia="en-GB"/>
        </w:rPr>
      </w:pPr>
      <w:r>
        <w:rPr>
          <w:lang w:val="en-US" w:eastAsia="en-GB"/>
        </w:rPr>
        <w:br w:type="page"/>
      </w:r>
    </w:p>
    <w:p w:rsidR="001F6BB1" w:rsidRPr="001F6BB1" w:rsidRDefault="001F6BB1" w:rsidP="001F6BB1">
      <w:pPr>
        <w:rPr>
          <w:lang w:val="en-US" w:eastAsia="en-GB"/>
        </w:rPr>
      </w:pPr>
    </w:p>
    <w:p w:rsidR="00C94C02" w:rsidRPr="00C94C02" w:rsidRDefault="001F6BB1" w:rsidP="00C94C02">
      <w:pPr>
        <w:pStyle w:val="Nagwek1"/>
      </w:pPr>
      <w:r>
        <w:t xml:space="preserve">EW </w:t>
      </w:r>
      <w:proofErr w:type="spellStart"/>
      <w:r w:rsidR="00C94C02">
        <w:t>Dobrzyca</w:t>
      </w:r>
      <w:proofErr w:type="spellEnd"/>
    </w:p>
    <w:p w:rsidR="00C94C02" w:rsidRDefault="00C94C02" w:rsidP="00C94C02">
      <w:pPr>
        <w:pStyle w:val="Nagwek2"/>
      </w:pPr>
      <w:r>
        <w:t>Pages: SLD</w:t>
      </w:r>
    </w:p>
    <w:p w:rsidR="00F45AFF" w:rsidRDefault="00F45AFF" w:rsidP="00F45AFF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5C430607" wp14:editId="26EA8EC5">
            <wp:extent cx="8610600" cy="4843182"/>
            <wp:effectExtent l="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637549" cy="485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AFF" w:rsidRDefault="00F45AFF" w:rsidP="00F45AFF">
      <w:pPr>
        <w:rPr>
          <w:lang w:val="en-US" w:eastAsia="en-GB"/>
        </w:rPr>
      </w:pP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167"/>
        <w:gridCol w:w="1965"/>
        <w:gridCol w:w="1749"/>
        <w:gridCol w:w="2219"/>
        <w:gridCol w:w="2219"/>
      </w:tblGrid>
      <w:tr w:rsidR="00B212D0" w:rsidRPr="00F836AA" w:rsidTr="00AB0D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167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1965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4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</w:t>
            </w:r>
            <w:r>
              <w:rPr>
                <w:sz w:val="20"/>
                <w:szCs w:val="20"/>
                <w:lang w:val="en-US" w:eastAsia="en-GB"/>
              </w:rPr>
              <w:t>D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</w:t>
            </w:r>
            <w:r>
              <w:rPr>
                <w:sz w:val="20"/>
                <w:szCs w:val="20"/>
                <w:lang w:val="en-US" w:eastAsia="en-GB"/>
              </w:rPr>
              <w:t xml:space="preserve"> </w:t>
            </w: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</w:t>
            </w:r>
            <w:r>
              <w:rPr>
                <w:sz w:val="20"/>
                <w:szCs w:val="20"/>
                <w:lang w:val="en-US" w:eastAsia="en-GB"/>
              </w:rPr>
              <w:t xml:space="preserve"> </w:t>
            </w: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HZ 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</w:t>
            </w:r>
            <w:r>
              <w:rPr>
                <w:sz w:val="20"/>
                <w:szCs w:val="20"/>
                <w:lang w:val="en-US" w:eastAsia="en-GB"/>
              </w:rPr>
              <w:t xml:space="preserve"> 3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Pages: Generator 1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Pages: Generator 2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Invisible</w:t>
            </w:r>
          </w:p>
        </w:tc>
        <w:tc>
          <w:tcPr>
            <w:tcW w:w="2167" w:type="dxa"/>
          </w:tcPr>
          <w:p w:rsidR="00B212D0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Pages: Generator 3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CE674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1Q</w:t>
            </w:r>
            <w:r w:rsidRPr="00F836AA">
              <w:rPr>
                <w:sz w:val="20"/>
                <w:szCs w:val="20"/>
                <w:lang w:val="en-US" w:eastAsia="en-GB"/>
              </w:rPr>
              <w:t>G</w:t>
            </w:r>
          </w:p>
        </w:tc>
        <w:tc>
          <w:tcPr>
            <w:tcW w:w="2167" w:type="dxa"/>
          </w:tcPr>
          <w:p w:rsidR="00B212D0" w:rsidRPr="00F836AA" w:rsidRDefault="00B212D0" w:rsidP="00CE6742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B212D0" w:rsidRPr="00F836AA" w:rsidRDefault="00B212D0" w:rsidP="00CE6742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CE6742">
              <w:rPr>
                <w:sz w:val="20"/>
                <w:szCs w:val="20"/>
                <w:lang w:val="pl-PL" w:eastAsia="en-GB"/>
              </w:rPr>
              <w:t>_STAN_WYL</w:t>
            </w:r>
          </w:p>
        </w:tc>
        <w:tc>
          <w:tcPr>
            <w:tcW w:w="1749" w:type="dxa"/>
          </w:tcPr>
          <w:p w:rsidR="00B212D0" w:rsidRPr="00F836AA" w:rsidRDefault="00B212D0" w:rsidP="00CE6742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CE6742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CE6742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2219" w:type="dxa"/>
          </w:tcPr>
          <w:p w:rsidR="00B212D0" w:rsidRPr="00F836AA" w:rsidRDefault="00B212D0" w:rsidP="00CE6742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219" w:type="dxa"/>
          </w:tcPr>
          <w:p w:rsidR="00B212D0" w:rsidRPr="00F836AA" w:rsidRDefault="00B212D0" w:rsidP="00CE6742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2Q</w:t>
            </w:r>
            <w:r w:rsidRPr="00F836AA">
              <w:rPr>
                <w:sz w:val="20"/>
                <w:szCs w:val="20"/>
                <w:lang w:val="en-US" w:eastAsia="en-GB"/>
              </w:rPr>
              <w:t>G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</w:t>
            </w:r>
            <w:r w:rsidRPr="00CE6742">
              <w:rPr>
                <w:sz w:val="20"/>
                <w:szCs w:val="20"/>
                <w:lang w:val="pl-PL" w:eastAsia="en-GB"/>
              </w:rPr>
              <w:t>_STAN_WYL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 w:rsidRPr="00CE6742">
              <w:rPr>
                <w:sz w:val="20"/>
                <w:szCs w:val="20"/>
                <w:lang w:val="pl-PL" w:eastAsia="en-GB"/>
              </w:rPr>
              <w:t>Dobrzyca Site</w:t>
            </w:r>
          </w:p>
        </w:tc>
        <w:tc>
          <w:tcPr>
            <w:tcW w:w="2219" w:type="dxa"/>
          </w:tcPr>
          <w:p w:rsidR="00B212D0" w:rsidRDefault="00B212D0" w:rsidP="00B212D0">
            <w:r w:rsidRPr="00F20BE0"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Red – 1, Green </w:t>
            </w:r>
            <w:r>
              <w:rPr>
                <w:sz w:val="20"/>
                <w:szCs w:val="20"/>
                <w:lang w:val="en-US" w:eastAsia="en-GB"/>
              </w:rPr>
              <w:t>–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0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3QG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 w:rsidRPr="00CE6742">
              <w:rPr>
                <w:sz w:val="20"/>
                <w:szCs w:val="20"/>
                <w:lang w:val="pl-PL" w:eastAsia="en-GB"/>
              </w:rPr>
              <w:t>3_STAN_WYL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 w:rsidRPr="00CE6742">
              <w:rPr>
                <w:sz w:val="20"/>
                <w:szCs w:val="20"/>
                <w:lang w:val="pl-PL" w:eastAsia="en-GB"/>
              </w:rPr>
              <w:t>Dobrzyca Site</w:t>
            </w:r>
          </w:p>
        </w:tc>
        <w:tc>
          <w:tcPr>
            <w:tcW w:w="2219" w:type="dxa"/>
          </w:tcPr>
          <w:p w:rsidR="00B212D0" w:rsidRDefault="00B212D0" w:rsidP="00B212D0">
            <w:r w:rsidRPr="00F20BE0"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Red – 1, Green </w:t>
            </w:r>
            <w:r>
              <w:rPr>
                <w:sz w:val="20"/>
                <w:szCs w:val="20"/>
                <w:lang w:val="en-US" w:eastAsia="en-GB"/>
              </w:rPr>
              <w:t>–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0</w:t>
            </w:r>
          </w:p>
        </w:tc>
      </w:tr>
    </w:tbl>
    <w:p w:rsidR="00CD0A27" w:rsidRDefault="00CD0A27" w:rsidP="00F45AFF">
      <w:pPr>
        <w:rPr>
          <w:lang w:val="en-US" w:eastAsia="en-GB"/>
        </w:rPr>
      </w:pPr>
    </w:p>
    <w:p w:rsidR="00CD0A27" w:rsidRDefault="00CD0A27">
      <w:pPr>
        <w:rPr>
          <w:lang w:val="en-US" w:eastAsia="en-GB"/>
        </w:rPr>
      </w:pPr>
      <w:r>
        <w:rPr>
          <w:lang w:val="en-US" w:eastAsia="en-GB"/>
        </w:rPr>
        <w:br w:type="page"/>
      </w:r>
    </w:p>
    <w:p w:rsidR="00C94C02" w:rsidRDefault="00C94C02" w:rsidP="00C94C02">
      <w:pPr>
        <w:pStyle w:val="Nagwek2"/>
      </w:pPr>
      <w:r>
        <w:lastRenderedPageBreak/>
        <w:t>Pages: Generator 1</w:t>
      </w:r>
    </w:p>
    <w:p w:rsidR="00CD0A27" w:rsidRDefault="00CD0A27" w:rsidP="00CD0A27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2F125CA4" wp14:editId="6192167C">
            <wp:extent cx="8960431" cy="5581650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965315" cy="5584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167"/>
        <w:gridCol w:w="1999"/>
        <w:gridCol w:w="1749"/>
        <w:gridCol w:w="2219"/>
        <w:gridCol w:w="2219"/>
      </w:tblGrid>
      <w:tr w:rsidR="00B212D0" w:rsidRPr="00F836AA" w:rsidTr="00AB0D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Name</w:t>
            </w:r>
          </w:p>
        </w:tc>
        <w:tc>
          <w:tcPr>
            <w:tcW w:w="2167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199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4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</w:t>
            </w:r>
            <w:r>
              <w:rPr>
                <w:sz w:val="20"/>
                <w:szCs w:val="20"/>
                <w:lang w:val="en-US" w:eastAsia="en-GB"/>
              </w:rPr>
              <w:t>D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GN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1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r>
              <w:rPr>
                <w:sz w:val="20"/>
                <w:szCs w:val="20"/>
                <w:lang w:val="en-US" w:eastAsia="en-GB"/>
              </w:rPr>
              <w:t xml:space="preserve">Generator </w:t>
            </w: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GN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r>
              <w:rPr>
                <w:sz w:val="20"/>
                <w:szCs w:val="20"/>
                <w:lang w:val="en-US" w:eastAsia="en-GB"/>
              </w:rPr>
              <w:t xml:space="preserve">Generator </w:t>
            </w: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GN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r>
              <w:rPr>
                <w:sz w:val="20"/>
                <w:szCs w:val="20"/>
                <w:lang w:val="en-US" w:eastAsia="en-GB"/>
              </w:rPr>
              <w:t>Generator 3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1F3DBB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1Q</w:t>
            </w:r>
            <w:r w:rsidRPr="00F836AA">
              <w:rPr>
                <w:sz w:val="20"/>
                <w:szCs w:val="20"/>
                <w:lang w:val="en-US" w:eastAsia="en-GB"/>
              </w:rPr>
              <w:t>G</w:t>
            </w:r>
          </w:p>
        </w:tc>
        <w:tc>
          <w:tcPr>
            <w:tcW w:w="2167" w:type="dxa"/>
          </w:tcPr>
          <w:p w:rsidR="00B212D0" w:rsidRPr="00F836AA" w:rsidRDefault="00B212D0" w:rsidP="001F3DBB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1F3DBB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CE6742">
              <w:rPr>
                <w:sz w:val="20"/>
                <w:szCs w:val="20"/>
                <w:lang w:val="pl-PL" w:eastAsia="en-GB"/>
              </w:rPr>
              <w:t>_STAN_WYL</w:t>
            </w:r>
          </w:p>
        </w:tc>
        <w:tc>
          <w:tcPr>
            <w:tcW w:w="1749" w:type="dxa"/>
          </w:tcPr>
          <w:p w:rsidR="00B212D0" w:rsidRPr="00F836AA" w:rsidRDefault="00B212D0" w:rsidP="001F3DBB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CE6742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CE6742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1F3DBB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U32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GUNT.PF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GUNT.Pwr</w:t>
            </w:r>
            <w:proofErr w:type="spellEnd"/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Q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CD0A27" w:rsidRPr="00CD0A27" w:rsidRDefault="00CD0A27" w:rsidP="00CD0A27">
      <w:pPr>
        <w:rPr>
          <w:lang w:val="en-US" w:eastAsia="en-GB"/>
        </w:rPr>
      </w:pPr>
    </w:p>
    <w:p w:rsidR="001F3DBB" w:rsidRDefault="001F3DBB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C94C02" w:rsidRDefault="00C94C02" w:rsidP="00C94C02">
      <w:pPr>
        <w:pStyle w:val="Nagwek2"/>
      </w:pPr>
      <w:r>
        <w:lastRenderedPageBreak/>
        <w:t>Pages: Generator 2</w:t>
      </w:r>
    </w:p>
    <w:p w:rsidR="001F3DBB" w:rsidRDefault="00AA0F69" w:rsidP="001F3DBB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1E882F5F" wp14:editId="2A3BC243">
            <wp:extent cx="9260260" cy="5724525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269589" cy="573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167"/>
        <w:gridCol w:w="1999"/>
        <w:gridCol w:w="1749"/>
        <w:gridCol w:w="2219"/>
        <w:gridCol w:w="2219"/>
      </w:tblGrid>
      <w:tr w:rsidR="00B212D0" w:rsidRPr="00F836AA" w:rsidTr="00AB0D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Name</w:t>
            </w:r>
          </w:p>
        </w:tc>
        <w:tc>
          <w:tcPr>
            <w:tcW w:w="2167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199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4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</w:t>
            </w:r>
            <w:r>
              <w:rPr>
                <w:sz w:val="20"/>
                <w:szCs w:val="20"/>
                <w:lang w:val="en-US" w:eastAsia="en-GB"/>
              </w:rPr>
              <w:t>D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GN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1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r>
              <w:rPr>
                <w:sz w:val="20"/>
                <w:szCs w:val="20"/>
                <w:lang w:val="en-US" w:eastAsia="en-GB"/>
              </w:rPr>
              <w:t xml:space="preserve">Generator </w:t>
            </w: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GN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r>
              <w:rPr>
                <w:sz w:val="20"/>
                <w:szCs w:val="20"/>
                <w:lang w:val="en-US" w:eastAsia="en-GB"/>
              </w:rPr>
              <w:t xml:space="preserve">Generator </w:t>
            </w: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GN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r>
              <w:rPr>
                <w:sz w:val="20"/>
                <w:szCs w:val="20"/>
                <w:lang w:val="en-US" w:eastAsia="en-GB"/>
              </w:rPr>
              <w:t>Generator 3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1Q</w:t>
            </w:r>
            <w:r w:rsidRPr="00F836AA">
              <w:rPr>
                <w:sz w:val="20"/>
                <w:szCs w:val="20"/>
                <w:lang w:val="en-US" w:eastAsia="en-GB"/>
              </w:rPr>
              <w:t>G</w:t>
            </w:r>
          </w:p>
        </w:tc>
        <w:tc>
          <w:tcPr>
            <w:tcW w:w="2167" w:type="dxa"/>
          </w:tcPr>
          <w:p w:rsidR="00B212D0" w:rsidRPr="00F836AA" w:rsidRDefault="00B212D0" w:rsidP="002C24DD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CE6742">
              <w:rPr>
                <w:sz w:val="20"/>
                <w:szCs w:val="20"/>
                <w:lang w:val="pl-PL" w:eastAsia="en-GB"/>
              </w:rPr>
              <w:t>_STAN_WYL</w:t>
            </w:r>
          </w:p>
        </w:tc>
        <w:tc>
          <w:tcPr>
            <w:tcW w:w="174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CE6742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CE6742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HZ2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U32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GUNT.PF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GUNT.Pwr</w:t>
            </w:r>
            <w:proofErr w:type="spellEnd"/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Q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Default="00B212D0" w:rsidP="00B212D0">
            <w:pPr>
              <w:jc w:val="center"/>
            </w:pPr>
            <w:r w:rsidRPr="000953A7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AA0F69" w:rsidRPr="001F3DBB" w:rsidRDefault="00AA0F69" w:rsidP="001F3DBB">
      <w:pPr>
        <w:rPr>
          <w:lang w:val="en-US" w:eastAsia="en-GB"/>
        </w:rPr>
      </w:pPr>
    </w:p>
    <w:p w:rsidR="00E63D29" w:rsidRDefault="00E63D29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332B0A" w:rsidRDefault="00332B0A" w:rsidP="00332B0A">
      <w:pPr>
        <w:pStyle w:val="Nagwek2"/>
      </w:pPr>
      <w:r>
        <w:lastRenderedPageBreak/>
        <w:t>Pages: Generator 3</w:t>
      </w:r>
    </w:p>
    <w:p w:rsidR="00E63D29" w:rsidRDefault="00E63D29" w:rsidP="00E63D29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3A392147" wp14:editId="20262483">
            <wp:extent cx="9236007" cy="5724525"/>
            <wp:effectExtent l="0" t="0" r="381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241291" cy="572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SCADATable"/>
        <w:tblW w:w="0" w:type="auto"/>
        <w:tblLook w:val="04A0" w:firstRow="1" w:lastRow="0" w:firstColumn="1" w:lastColumn="0" w:noHBand="0" w:noVBand="1"/>
      </w:tblPr>
      <w:tblGrid>
        <w:gridCol w:w="1938"/>
        <w:gridCol w:w="2167"/>
        <w:gridCol w:w="1999"/>
        <w:gridCol w:w="1749"/>
        <w:gridCol w:w="2219"/>
        <w:gridCol w:w="2219"/>
      </w:tblGrid>
      <w:tr w:rsidR="00B212D0" w:rsidRPr="00F836AA" w:rsidTr="00AB0D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8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Name</w:t>
            </w:r>
          </w:p>
        </w:tc>
        <w:tc>
          <w:tcPr>
            <w:tcW w:w="2167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199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4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2219" w:type="dxa"/>
          </w:tcPr>
          <w:p w:rsidR="00B212D0" w:rsidRPr="00F836AA" w:rsidRDefault="00B212D0" w:rsidP="002C24D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</w:t>
            </w:r>
            <w:r>
              <w:rPr>
                <w:sz w:val="20"/>
                <w:szCs w:val="20"/>
                <w:lang w:val="en-US" w:eastAsia="en-GB"/>
              </w:rPr>
              <w:t>D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GN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1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r>
              <w:rPr>
                <w:sz w:val="20"/>
                <w:szCs w:val="20"/>
                <w:lang w:val="en-US" w:eastAsia="en-GB"/>
              </w:rPr>
              <w:t xml:space="preserve">Generator </w:t>
            </w: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GN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r>
              <w:rPr>
                <w:sz w:val="20"/>
                <w:szCs w:val="20"/>
                <w:lang w:val="en-US" w:eastAsia="en-GB"/>
              </w:rPr>
              <w:t xml:space="preserve">Generator </w:t>
            </w: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GN</w:t>
            </w:r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Pages: </w:t>
            </w:r>
            <w:r>
              <w:rPr>
                <w:sz w:val="20"/>
                <w:szCs w:val="20"/>
                <w:lang w:val="en-US" w:eastAsia="en-GB"/>
              </w:rPr>
              <w:t>Generator 3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1Q</w:t>
            </w:r>
            <w:r w:rsidRPr="00F836AA">
              <w:rPr>
                <w:sz w:val="20"/>
                <w:szCs w:val="20"/>
                <w:lang w:val="en-US" w:eastAsia="en-GB"/>
              </w:rPr>
              <w:t>G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CE6742">
              <w:rPr>
                <w:sz w:val="20"/>
                <w:szCs w:val="20"/>
                <w:lang w:val="pl-PL" w:eastAsia="en-GB"/>
              </w:rPr>
              <w:t>_STAN_WYL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CE6742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CE6742">
              <w:rPr>
                <w:sz w:val="20"/>
                <w:szCs w:val="20"/>
                <w:lang w:val="en-US" w:eastAsia="en-GB"/>
              </w:rPr>
              <w:t xml:space="preserve"> Site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Symbol</w:t>
            </w:r>
          </w:p>
        </w:tc>
        <w:tc>
          <w:tcPr>
            <w:tcW w:w="2219" w:type="dxa"/>
          </w:tcPr>
          <w:p w:rsidR="00B212D0" w:rsidRPr="00F836AA" w:rsidRDefault="00B212D0" w:rsidP="00AB0D4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Red – 1, Green - 0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GUNT.PhV1</w:t>
            </w:r>
          </w:p>
        </w:tc>
        <w:tc>
          <w:tcPr>
            <w:tcW w:w="174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HZ3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U13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GUNT.PhV2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U32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GUNT.PhV3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GUNT.PhA1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GUNT.PhA2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GUNT.PhA3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cos(fi)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GUNT.PF</w:t>
            </w:r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GUNT.Pwr</w:t>
            </w:r>
            <w:proofErr w:type="spellEnd"/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Q</w:t>
            </w:r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GUNT.Var</w:t>
            </w:r>
            <w:proofErr w:type="spellEnd"/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B212D0" w:rsidRPr="00F836AA" w:rsidTr="00AB0D40">
        <w:tc>
          <w:tcPr>
            <w:tcW w:w="1938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 xml:space="preserve">Q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167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99" w:type="dxa"/>
          </w:tcPr>
          <w:p w:rsidR="00B212D0" w:rsidRPr="00F836AA" w:rsidRDefault="00B212D0" w:rsidP="00B212D0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49" w:type="dxa"/>
          </w:tcPr>
          <w:p w:rsidR="00B212D0" w:rsidRDefault="00B212D0" w:rsidP="00B212D0">
            <w:proofErr w:type="spellStart"/>
            <w:r w:rsidRPr="00297F90"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 w:rsidRPr="00297F90">
              <w:rPr>
                <w:sz w:val="20"/>
                <w:szCs w:val="20"/>
                <w:lang w:val="en-US" w:eastAsia="en-GB"/>
              </w:rPr>
              <w:t xml:space="preserve">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219" w:type="dxa"/>
          </w:tcPr>
          <w:p w:rsidR="00B212D0" w:rsidRDefault="00B212D0" w:rsidP="00B212D0">
            <w:r w:rsidRPr="000A55EE">
              <w:rPr>
                <w:sz w:val="20"/>
                <w:szCs w:val="20"/>
                <w:lang w:val="en-US" w:eastAsia="en-GB"/>
              </w:rPr>
              <w:t>Number value</w:t>
            </w:r>
          </w:p>
        </w:tc>
        <w:tc>
          <w:tcPr>
            <w:tcW w:w="2219" w:type="dxa"/>
          </w:tcPr>
          <w:p w:rsidR="00B212D0" w:rsidRPr="00F836AA" w:rsidRDefault="00B212D0" w:rsidP="00B212D0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E63D29" w:rsidRPr="00E63D29" w:rsidRDefault="00E63D29" w:rsidP="00E63D29">
      <w:pPr>
        <w:rPr>
          <w:lang w:val="en-US" w:eastAsia="en-GB"/>
        </w:rPr>
      </w:pPr>
    </w:p>
    <w:p w:rsidR="00E63D29" w:rsidRDefault="00E63D29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C94C02" w:rsidRDefault="00C94C02" w:rsidP="00C94C02">
      <w:pPr>
        <w:pStyle w:val="Nagwek2"/>
      </w:pPr>
      <w:r>
        <w:lastRenderedPageBreak/>
        <w:t>Pages: HZ1</w:t>
      </w:r>
    </w:p>
    <w:p w:rsidR="00E63D29" w:rsidRDefault="00E63D29" w:rsidP="00E63D29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01E08881" wp14:editId="3DC82F1F">
            <wp:extent cx="8634444" cy="5724525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647233" cy="5733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SCADATable"/>
        <w:tblpPr w:leftFromText="141" w:rightFromText="141" w:vertAnchor="text" w:tblpY="1"/>
        <w:tblOverlap w:val="never"/>
        <w:tblW w:w="15331" w:type="dxa"/>
        <w:tblLayout w:type="fixed"/>
        <w:tblLook w:val="04A0" w:firstRow="1" w:lastRow="0" w:firstColumn="1" w:lastColumn="0" w:noHBand="0" w:noVBand="1"/>
      </w:tblPr>
      <w:tblGrid>
        <w:gridCol w:w="636"/>
        <w:gridCol w:w="1809"/>
        <w:gridCol w:w="2009"/>
        <w:gridCol w:w="2876"/>
        <w:gridCol w:w="1721"/>
        <w:gridCol w:w="1594"/>
        <w:gridCol w:w="1841"/>
        <w:gridCol w:w="2845"/>
      </w:tblGrid>
      <w:tr w:rsidR="00E63D29" w:rsidRPr="00F836AA" w:rsidTr="002C24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36" w:type="dxa"/>
          </w:tcPr>
          <w:p w:rsidR="00E63D29" w:rsidRPr="00F836AA" w:rsidRDefault="00E63D29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1809" w:type="dxa"/>
          </w:tcPr>
          <w:p w:rsidR="00E63D29" w:rsidRPr="00F836AA" w:rsidRDefault="00E63D29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009" w:type="dxa"/>
          </w:tcPr>
          <w:p w:rsidR="00E63D29" w:rsidRPr="00F836AA" w:rsidRDefault="00E63D29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876" w:type="dxa"/>
          </w:tcPr>
          <w:p w:rsidR="00E63D29" w:rsidRPr="00F836AA" w:rsidRDefault="00E63D29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21" w:type="dxa"/>
          </w:tcPr>
          <w:p w:rsidR="00E63D29" w:rsidRPr="00F836AA" w:rsidRDefault="00E63D29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94" w:type="dxa"/>
          </w:tcPr>
          <w:p w:rsidR="00E63D29" w:rsidRPr="00F836AA" w:rsidRDefault="00E63D29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841" w:type="dxa"/>
          </w:tcPr>
          <w:p w:rsidR="00E63D29" w:rsidRPr="00F836AA" w:rsidRDefault="00E63D29" w:rsidP="002C24D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845" w:type="dxa"/>
          </w:tcPr>
          <w:p w:rsidR="00E63D29" w:rsidRPr="00F836AA" w:rsidRDefault="00E63D29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HZ1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HZ2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HZ 3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Hkr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743A5B">
              <w:rPr>
                <w:sz w:val="20"/>
                <w:szCs w:val="20"/>
              </w:rPr>
              <w:t>Dobrzyca</w:t>
            </w:r>
            <w:proofErr w:type="spellEnd"/>
            <w:r w:rsidRPr="00743A5B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743A5B">
              <w:rPr>
                <w:sz w:val="20"/>
                <w:szCs w:val="20"/>
              </w:rPr>
              <w:t>Dobrzyca</w:t>
            </w:r>
            <w:proofErr w:type="spellEnd"/>
            <w:r w:rsidRPr="00743A5B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743A5B">
              <w:rPr>
                <w:sz w:val="20"/>
                <w:szCs w:val="20"/>
              </w:rPr>
              <w:t>Dobrzyca</w:t>
            </w:r>
            <w:proofErr w:type="spellEnd"/>
            <w:r w:rsidRPr="00743A5B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HTGV.PosPctRot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743A5B">
              <w:rPr>
                <w:sz w:val="20"/>
                <w:szCs w:val="20"/>
              </w:rPr>
              <w:t>Dobrzyca</w:t>
            </w:r>
            <w:proofErr w:type="spellEnd"/>
            <w:r w:rsidRPr="00743A5B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GUNT.TurRotSpd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743A5B">
              <w:rPr>
                <w:sz w:val="20"/>
                <w:szCs w:val="20"/>
              </w:rPr>
              <w:t>Dobrzyca</w:t>
            </w:r>
            <w:proofErr w:type="spellEnd"/>
            <w:r w:rsidRPr="00743A5B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743A5B">
              <w:rPr>
                <w:sz w:val="20"/>
                <w:szCs w:val="20"/>
              </w:rPr>
              <w:t>Dobrzyca</w:t>
            </w:r>
            <w:proofErr w:type="spellEnd"/>
            <w:r w:rsidRPr="00743A5B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Ciesnienie</w:t>
            </w:r>
            <w:proofErr w:type="spellEnd"/>
            <w:r w:rsidRPr="00F836AA">
              <w:rPr>
                <w:sz w:val="20"/>
                <w:szCs w:val="20"/>
                <w:lang w:val="pl-PL" w:eastAsia="en-GB"/>
              </w:rPr>
              <w:t xml:space="preserve"> oleju</w:t>
            </w:r>
            <w:r>
              <w:rPr>
                <w:sz w:val="20"/>
                <w:szCs w:val="20"/>
                <w:lang w:val="pl-PL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pl-PL" w:eastAsia="en-GB"/>
              </w:rPr>
              <w:t>smarujacego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HTGV.CtlMod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OK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ALARM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Czas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GUNT.Time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B0559A">
              <w:rPr>
                <w:sz w:val="20"/>
                <w:szCs w:val="20"/>
              </w:rPr>
              <w:t>Dobrzyca</w:t>
            </w:r>
            <w:proofErr w:type="spellEnd"/>
            <w:r w:rsidRPr="00B0559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Czyszczarka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GUNT.Cleaning</w:t>
            </w:r>
            <w:r>
              <w:rPr>
                <w:sz w:val="20"/>
                <w:szCs w:val="20"/>
                <w:lang w:val="pl-PL" w:eastAsia="en-GB"/>
              </w:rPr>
              <w:t>CtlMod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B0559A">
              <w:rPr>
                <w:sz w:val="20"/>
                <w:szCs w:val="20"/>
              </w:rPr>
              <w:t>Dobrzyca</w:t>
            </w:r>
            <w:proofErr w:type="spellEnd"/>
            <w:r w:rsidRPr="00B0559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</w:t>
            </w:r>
            <w:r>
              <w:rPr>
                <w:sz w:val="20"/>
                <w:szCs w:val="20"/>
                <w:lang w:val="pl-PL" w:eastAsia="en-GB"/>
              </w:rPr>
              <w:t>RECZNY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A</w:t>
            </w:r>
            <w:r>
              <w:rPr>
                <w:sz w:val="20"/>
                <w:szCs w:val="20"/>
                <w:lang w:val="pl-PL" w:eastAsia="en-GB"/>
              </w:rPr>
              <w:t>UTOMATYCZNY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HTGV.CtlMod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B0559A">
              <w:rPr>
                <w:sz w:val="20"/>
                <w:szCs w:val="20"/>
              </w:rPr>
              <w:t>Dobrzyca</w:t>
            </w:r>
            <w:proofErr w:type="spellEnd"/>
            <w:r w:rsidRPr="00B0559A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AUTOMATYCZNY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RECZNY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13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elektryczna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 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Koszyce</w:t>
            </w:r>
            <w:proofErr w:type="spellEnd"/>
            <w:r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 w:eastAsia="en-GB"/>
              </w:rPr>
              <w:t xml:space="preserve"> N/A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 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Wylacznik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awaryjny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</w:t>
            </w:r>
            <w:r>
              <w:rPr>
                <w:sz w:val="20"/>
                <w:szCs w:val="20"/>
                <w:lang w:val="pl-PL" w:eastAsia="en-GB"/>
              </w:rPr>
              <w:t>StopSt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OK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AWARIA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Agregat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pradotworczy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Koszyce</w:t>
            </w:r>
            <w:proofErr w:type="spellEnd"/>
            <w:r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A53DBC" w:rsidRPr="00B26F17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HTGV.ValveIntake1Pos</w:t>
            </w:r>
            <w:r>
              <w:rPr>
                <w:sz w:val="20"/>
                <w:szCs w:val="20"/>
                <w:lang w:val="pl-PL" w:eastAsia="en-GB"/>
              </w:rPr>
              <w:t>PctK151Stan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A53DBC" w:rsidRPr="00B26F17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</w:t>
            </w:r>
            <w:r>
              <w:rPr>
                <w:sz w:val="20"/>
                <w:szCs w:val="20"/>
                <w:lang w:val="pl-PL" w:eastAsia="en-GB"/>
              </w:rPr>
              <w:t>2</w:t>
            </w:r>
            <w:r w:rsidRPr="00F836AA">
              <w:rPr>
                <w:sz w:val="20"/>
                <w:szCs w:val="20"/>
                <w:lang w:val="pl-PL" w:eastAsia="en-GB"/>
              </w:rPr>
              <w:t>Pos</w:t>
            </w:r>
            <w:r>
              <w:rPr>
                <w:sz w:val="20"/>
                <w:szCs w:val="20"/>
                <w:lang w:val="pl-PL" w:eastAsia="en-GB"/>
              </w:rPr>
              <w:t>PctK152Stan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E51C97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809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HTGV.ValveIntake1Pos</w:t>
            </w:r>
            <w:r>
              <w:rPr>
                <w:sz w:val="20"/>
                <w:szCs w:val="20"/>
                <w:lang w:val="pl-PL" w:eastAsia="en-GB"/>
              </w:rPr>
              <w:t>PctK151Tryb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E51C97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809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</w:t>
            </w:r>
            <w:r>
              <w:rPr>
                <w:sz w:val="20"/>
                <w:szCs w:val="20"/>
                <w:lang w:val="pl-PL" w:eastAsia="en-GB"/>
              </w:rPr>
              <w:t>2</w:t>
            </w:r>
            <w:r w:rsidRPr="00F836AA">
              <w:rPr>
                <w:sz w:val="20"/>
                <w:szCs w:val="20"/>
                <w:lang w:val="pl-PL" w:eastAsia="en-GB"/>
              </w:rPr>
              <w:t>Pos</w:t>
            </w:r>
            <w:r>
              <w:rPr>
                <w:sz w:val="20"/>
                <w:szCs w:val="20"/>
                <w:lang w:val="pl-PL" w:eastAsia="en-GB"/>
              </w:rPr>
              <w:t>PctK152Tryb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E51C97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</w:t>
            </w:r>
            <w:r>
              <w:rPr>
                <w:sz w:val="20"/>
                <w:szCs w:val="20"/>
                <w:lang w:val="pl-PL" w:eastAsia="en-GB"/>
              </w:rPr>
              <w:t>1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E0847">
              <w:rPr>
                <w:sz w:val="20"/>
                <w:szCs w:val="20"/>
              </w:rPr>
              <w:t>Dobrzyca</w:t>
            </w:r>
            <w:proofErr w:type="spellEnd"/>
            <w:r w:rsidRPr="00EE0847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Default="00A53DBC" w:rsidP="00A53DBC">
            <w:proofErr w:type="spellStart"/>
            <w:r w:rsidRPr="007263D1"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 w:rsidRPr="007263D1"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GUNT.GenStaTmpL2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E0847">
              <w:rPr>
                <w:sz w:val="20"/>
                <w:szCs w:val="20"/>
              </w:rPr>
              <w:t>Dobrzyca</w:t>
            </w:r>
            <w:proofErr w:type="spellEnd"/>
            <w:r w:rsidRPr="00EE0847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Default="00A53DBC" w:rsidP="00A53DBC">
            <w:proofErr w:type="spellStart"/>
            <w:r w:rsidRPr="007263D1"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 w:rsidRPr="007263D1"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GUNT.GenStaTmpL3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E0847">
              <w:rPr>
                <w:sz w:val="20"/>
                <w:szCs w:val="20"/>
              </w:rPr>
              <w:t>Dobrzyca</w:t>
            </w:r>
            <w:proofErr w:type="spellEnd"/>
            <w:r w:rsidRPr="00EE0847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Default="00A53DBC" w:rsidP="00A53DBC">
            <w:proofErr w:type="spellStart"/>
            <w:r w:rsidRPr="007263D1"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 w:rsidRPr="007263D1"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HBRG.GenBrgTmp</w:t>
            </w:r>
            <w:r>
              <w:rPr>
                <w:sz w:val="20"/>
                <w:szCs w:val="20"/>
                <w:lang w:val="pl-PL" w:eastAsia="en-GB"/>
              </w:rPr>
              <w:t>1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 w:rsidRPr="00EE0847">
              <w:rPr>
                <w:sz w:val="20"/>
                <w:szCs w:val="20"/>
              </w:rPr>
              <w:t>Dobrzyca</w:t>
            </w:r>
            <w:proofErr w:type="spellEnd"/>
            <w:r w:rsidRPr="00EE0847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HBRG.GenBrgTmp</w:t>
            </w:r>
            <w:r>
              <w:rPr>
                <w:sz w:val="20"/>
                <w:szCs w:val="20"/>
                <w:lang w:val="pl-PL" w:eastAsia="en-GB"/>
              </w:rPr>
              <w:t>2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 w:rsidRPr="00EE0847">
              <w:rPr>
                <w:sz w:val="20"/>
                <w:szCs w:val="20"/>
              </w:rPr>
              <w:t>Dobrzyca</w:t>
            </w:r>
            <w:proofErr w:type="spellEnd"/>
            <w:r w:rsidRPr="00EE0847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2</w:t>
            </w:r>
            <w:r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HBRG.GenBrgTmp3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 w:rsidRPr="00EE0847">
              <w:rPr>
                <w:sz w:val="20"/>
                <w:szCs w:val="20"/>
              </w:rPr>
              <w:t>Dobrzyca</w:t>
            </w:r>
            <w:proofErr w:type="spellEnd"/>
            <w:r w:rsidRPr="00EE0847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  <w:r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Szafa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komp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>.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GUNT.CompCabinetTmp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 w:rsidRPr="00EE0847">
              <w:rPr>
                <w:sz w:val="20"/>
                <w:szCs w:val="20"/>
              </w:rPr>
              <w:t>Dobrzyca</w:t>
            </w:r>
            <w:proofErr w:type="spellEnd"/>
            <w:r w:rsidRPr="00EE0847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  <w:r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Tem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.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Zewnetrz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GUNT.OutTmp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 w:rsidRPr="00EE0847">
              <w:rPr>
                <w:sz w:val="20"/>
                <w:szCs w:val="20"/>
              </w:rPr>
              <w:t>Dobrzyca</w:t>
            </w:r>
            <w:proofErr w:type="spellEnd"/>
            <w:r w:rsidRPr="00EE0847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28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 xml:space="preserve">Temp.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hala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maszyn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GUNT.MachineRoomTmp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 w:rsidRPr="00EE0847">
              <w:rPr>
                <w:sz w:val="20"/>
                <w:szCs w:val="20"/>
              </w:rPr>
              <w:t>Dobrzyca</w:t>
            </w:r>
            <w:proofErr w:type="spellEnd"/>
            <w:r w:rsidRPr="00EE0847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29</w:t>
            </w:r>
          </w:p>
        </w:tc>
        <w:tc>
          <w:tcPr>
            <w:tcW w:w="1809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A73313">
              <w:rPr>
                <w:sz w:val="20"/>
                <w:szCs w:val="20"/>
              </w:rPr>
              <w:t>Dobrzyca</w:t>
            </w:r>
            <w:proofErr w:type="spellEnd"/>
            <w:r w:rsidRPr="00A73313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30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GUNT.Pwr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A73313">
              <w:rPr>
                <w:sz w:val="20"/>
                <w:szCs w:val="20"/>
              </w:rPr>
              <w:t>Dobrzyca</w:t>
            </w:r>
            <w:proofErr w:type="spellEnd"/>
            <w:r w:rsidRPr="00A73313">
              <w:rPr>
                <w:sz w:val="20"/>
                <w:szCs w:val="20"/>
              </w:rPr>
              <w:t xml:space="preserve"> HZ1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Number</w:t>
            </w:r>
            <w:proofErr w:type="spellEnd"/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Power [kW]</w:t>
            </w:r>
          </w:p>
        </w:tc>
      </w:tr>
    </w:tbl>
    <w:p w:rsidR="00E63D29" w:rsidRPr="00E63D29" w:rsidRDefault="00E63D29" w:rsidP="00E63D29">
      <w:pPr>
        <w:rPr>
          <w:lang w:val="en-US" w:eastAsia="en-GB"/>
        </w:rPr>
      </w:pPr>
    </w:p>
    <w:p w:rsidR="0035294B" w:rsidRDefault="0035294B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C94C02" w:rsidRDefault="00C94C02" w:rsidP="00C94C02">
      <w:pPr>
        <w:pStyle w:val="Nagwek2"/>
      </w:pPr>
      <w:r>
        <w:lastRenderedPageBreak/>
        <w:t>Pages: HZ2</w:t>
      </w:r>
    </w:p>
    <w:p w:rsidR="0035294B" w:rsidRDefault="0035294B" w:rsidP="0035294B">
      <w:pPr>
        <w:rPr>
          <w:lang w:val="en-US" w:eastAsia="en-GB"/>
        </w:rPr>
      </w:pPr>
      <w:r>
        <w:rPr>
          <w:noProof/>
        </w:rPr>
        <w:drawing>
          <wp:inline distT="0" distB="0" distL="0" distR="0">
            <wp:extent cx="8979797" cy="5715000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375" cy="5722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SCADATable"/>
        <w:tblpPr w:leftFromText="141" w:rightFromText="141" w:vertAnchor="text" w:tblpY="1"/>
        <w:tblOverlap w:val="never"/>
        <w:tblW w:w="15331" w:type="dxa"/>
        <w:tblLayout w:type="fixed"/>
        <w:tblLook w:val="04A0" w:firstRow="1" w:lastRow="0" w:firstColumn="1" w:lastColumn="0" w:noHBand="0" w:noVBand="1"/>
      </w:tblPr>
      <w:tblGrid>
        <w:gridCol w:w="636"/>
        <w:gridCol w:w="1809"/>
        <w:gridCol w:w="2009"/>
        <w:gridCol w:w="2876"/>
        <w:gridCol w:w="1721"/>
        <w:gridCol w:w="1594"/>
        <w:gridCol w:w="1841"/>
        <w:gridCol w:w="2845"/>
      </w:tblGrid>
      <w:tr w:rsidR="002C24DD" w:rsidRPr="00F836AA" w:rsidTr="002C24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36" w:type="dxa"/>
          </w:tcPr>
          <w:p w:rsidR="002C24DD" w:rsidRPr="00F836AA" w:rsidRDefault="002C24DD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1809" w:type="dxa"/>
          </w:tcPr>
          <w:p w:rsidR="002C24DD" w:rsidRPr="00F836AA" w:rsidRDefault="002C24DD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009" w:type="dxa"/>
          </w:tcPr>
          <w:p w:rsidR="002C24DD" w:rsidRPr="00F836AA" w:rsidRDefault="002C24DD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876" w:type="dxa"/>
          </w:tcPr>
          <w:p w:rsidR="002C24DD" w:rsidRPr="00F836AA" w:rsidRDefault="002C24DD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21" w:type="dxa"/>
          </w:tcPr>
          <w:p w:rsidR="002C24DD" w:rsidRPr="00F836AA" w:rsidRDefault="002C24DD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94" w:type="dxa"/>
          </w:tcPr>
          <w:p w:rsidR="002C24DD" w:rsidRPr="00F836AA" w:rsidRDefault="002C24DD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841" w:type="dxa"/>
          </w:tcPr>
          <w:p w:rsidR="002C24DD" w:rsidRPr="00F836AA" w:rsidRDefault="002C24DD" w:rsidP="002C24D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845" w:type="dxa"/>
          </w:tcPr>
          <w:p w:rsidR="002C24DD" w:rsidRPr="00F836AA" w:rsidRDefault="002C24DD" w:rsidP="002C24D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HZ1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HZ2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HZ 3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Hkr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HTGV.PosPctRot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GUNT.TurRotSpd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Ciesnienie</w:t>
            </w:r>
            <w:proofErr w:type="spellEnd"/>
            <w:r w:rsidRPr="00F836AA">
              <w:rPr>
                <w:sz w:val="20"/>
                <w:szCs w:val="20"/>
                <w:lang w:val="pl-PL" w:eastAsia="en-GB"/>
              </w:rPr>
              <w:t xml:space="preserve"> oleju</w:t>
            </w:r>
            <w:r>
              <w:rPr>
                <w:sz w:val="20"/>
                <w:szCs w:val="20"/>
                <w:lang w:val="pl-PL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pl-PL" w:eastAsia="en-GB"/>
              </w:rPr>
              <w:t>smarujacego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HTGV.CtlMod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OK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ALARM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Czas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GUNT.Time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Czyszczarka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GUNT.Cleaning</w:t>
            </w:r>
            <w:r>
              <w:rPr>
                <w:sz w:val="20"/>
                <w:szCs w:val="20"/>
                <w:lang w:val="pl-PL" w:eastAsia="en-GB"/>
              </w:rPr>
              <w:t>CtlMod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</w:t>
            </w:r>
            <w:r>
              <w:rPr>
                <w:sz w:val="20"/>
                <w:szCs w:val="20"/>
                <w:lang w:val="pl-PL" w:eastAsia="en-GB"/>
              </w:rPr>
              <w:t>RECZNY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A</w:t>
            </w:r>
            <w:r>
              <w:rPr>
                <w:sz w:val="20"/>
                <w:szCs w:val="20"/>
                <w:lang w:val="pl-PL" w:eastAsia="en-GB"/>
              </w:rPr>
              <w:t>UTOMATYCZNY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HTGV.CtlMod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F375CD">
              <w:rPr>
                <w:sz w:val="20"/>
                <w:szCs w:val="20"/>
              </w:rPr>
              <w:t>Dobrzyca</w:t>
            </w:r>
            <w:proofErr w:type="spellEnd"/>
            <w:r w:rsidRPr="00F375CD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AUTOMATYCZNY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RECZNY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13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elektryczna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 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 w:eastAsia="en-GB"/>
              </w:rPr>
              <w:t xml:space="preserve"> N/A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 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Wylacznik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awaryjny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</w:t>
            </w:r>
            <w:r>
              <w:rPr>
                <w:sz w:val="20"/>
                <w:szCs w:val="20"/>
                <w:lang w:val="pl-PL" w:eastAsia="en-GB"/>
              </w:rPr>
              <w:t>StopSt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OK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AWARIA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Agregat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pradotworczy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A53DBC" w:rsidRPr="00B26F17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HTGV.ValveIntake1Pos</w:t>
            </w:r>
            <w:r>
              <w:rPr>
                <w:sz w:val="20"/>
                <w:szCs w:val="20"/>
                <w:lang w:val="pl-PL" w:eastAsia="en-GB"/>
              </w:rPr>
              <w:t>PctK153Stan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A53DBC" w:rsidRPr="00B26F17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</w:t>
            </w:r>
            <w:r>
              <w:rPr>
                <w:sz w:val="20"/>
                <w:szCs w:val="20"/>
                <w:lang w:val="pl-PL" w:eastAsia="en-GB"/>
              </w:rPr>
              <w:t>2</w:t>
            </w:r>
            <w:r w:rsidRPr="00F836AA">
              <w:rPr>
                <w:sz w:val="20"/>
                <w:szCs w:val="20"/>
                <w:lang w:val="pl-PL" w:eastAsia="en-GB"/>
              </w:rPr>
              <w:t>Pos</w:t>
            </w:r>
            <w:r>
              <w:rPr>
                <w:sz w:val="20"/>
                <w:szCs w:val="20"/>
                <w:lang w:val="pl-PL" w:eastAsia="en-GB"/>
              </w:rPr>
              <w:t>PctK154Stan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E51C97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809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HTGV.ValveIntake1Pos</w:t>
            </w:r>
            <w:r>
              <w:rPr>
                <w:sz w:val="20"/>
                <w:szCs w:val="20"/>
                <w:lang w:val="pl-PL" w:eastAsia="en-GB"/>
              </w:rPr>
              <w:t>PctK153Tryb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E51C97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809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</w:t>
            </w:r>
            <w:r>
              <w:rPr>
                <w:sz w:val="20"/>
                <w:szCs w:val="20"/>
                <w:lang w:val="pl-PL" w:eastAsia="en-GB"/>
              </w:rPr>
              <w:t>2</w:t>
            </w:r>
            <w:r w:rsidRPr="00F836AA">
              <w:rPr>
                <w:sz w:val="20"/>
                <w:szCs w:val="20"/>
                <w:lang w:val="pl-PL" w:eastAsia="en-GB"/>
              </w:rPr>
              <w:t>Pos</w:t>
            </w:r>
            <w:r>
              <w:rPr>
                <w:sz w:val="20"/>
                <w:szCs w:val="20"/>
                <w:lang w:val="pl-PL" w:eastAsia="en-GB"/>
              </w:rPr>
              <w:t>PctK154Tryb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E51C97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</w:t>
            </w:r>
            <w:r>
              <w:rPr>
                <w:sz w:val="20"/>
                <w:szCs w:val="20"/>
                <w:lang w:val="pl-PL" w:eastAsia="en-GB"/>
              </w:rPr>
              <w:t>1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616C30">
              <w:rPr>
                <w:sz w:val="20"/>
                <w:szCs w:val="20"/>
              </w:rPr>
              <w:t>Dobrzyca</w:t>
            </w:r>
            <w:proofErr w:type="spellEnd"/>
            <w:r w:rsidRPr="00616C30">
              <w:rPr>
                <w:sz w:val="20"/>
                <w:szCs w:val="20"/>
              </w:rPr>
              <w:t xml:space="preserve"> HZ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Default="00A53DBC" w:rsidP="00A53DBC">
            <w:proofErr w:type="spellStart"/>
            <w:r w:rsidRPr="007263D1"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 w:rsidRPr="007263D1"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GUNT.GenStaTmpL2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616C30">
              <w:rPr>
                <w:sz w:val="20"/>
                <w:szCs w:val="20"/>
              </w:rPr>
              <w:t>Dobrzyca</w:t>
            </w:r>
            <w:proofErr w:type="spellEnd"/>
            <w:r w:rsidRPr="00616C30">
              <w:rPr>
                <w:sz w:val="20"/>
                <w:szCs w:val="20"/>
              </w:rPr>
              <w:t xml:space="preserve"> HZ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Default="00A53DBC" w:rsidP="00A53DBC">
            <w:proofErr w:type="spellStart"/>
            <w:r w:rsidRPr="007263D1"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 w:rsidRPr="007263D1"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GUNT.GenStaTmpL3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616C30">
              <w:rPr>
                <w:sz w:val="20"/>
                <w:szCs w:val="20"/>
              </w:rPr>
              <w:t>Dobrzyca</w:t>
            </w:r>
            <w:proofErr w:type="spellEnd"/>
            <w:r w:rsidRPr="00616C30">
              <w:rPr>
                <w:sz w:val="20"/>
                <w:szCs w:val="20"/>
              </w:rPr>
              <w:t xml:space="preserve"> HZ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Default="00A53DBC" w:rsidP="00A53DBC">
            <w:proofErr w:type="spellStart"/>
            <w:r w:rsidRPr="007263D1"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 w:rsidRPr="007263D1"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HBRG.GenBrgTmp</w:t>
            </w:r>
            <w:r>
              <w:rPr>
                <w:sz w:val="20"/>
                <w:szCs w:val="20"/>
                <w:lang w:val="pl-PL" w:eastAsia="en-GB"/>
              </w:rPr>
              <w:t>1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616C30">
              <w:rPr>
                <w:sz w:val="20"/>
                <w:szCs w:val="20"/>
              </w:rPr>
              <w:t>Dobrzyca</w:t>
            </w:r>
            <w:proofErr w:type="spellEnd"/>
            <w:r w:rsidRPr="00616C30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HBRG.GenBrgTmp</w:t>
            </w:r>
            <w:r>
              <w:rPr>
                <w:sz w:val="20"/>
                <w:szCs w:val="20"/>
                <w:lang w:val="pl-PL" w:eastAsia="en-GB"/>
              </w:rPr>
              <w:t>2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616C30">
              <w:rPr>
                <w:sz w:val="20"/>
                <w:szCs w:val="20"/>
              </w:rPr>
              <w:t>Dobrzyca</w:t>
            </w:r>
            <w:proofErr w:type="spellEnd"/>
            <w:r w:rsidRPr="00616C30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2</w:t>
            </w:r>
            <w:r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HBRG.GenBrgTmp3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616C30">
              <w:rPr>
                <w:sz w:val="20"/>
                <w:szCs w:val="20"/>
              </w:rPr>
              <w:t>Dobrzyca</w:t>
            </w:r>
            <w:proofErr w:type="spellEnd"/>
            <w:r w:rsidRPr="00616C30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  <w:r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Szafa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komp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>.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GUNT.CompCabinetTmp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616C30">
              <w:rPr>
                <w:sz w:val="20"/>
                <w:szCs w:val="20"/>
              </w:rPr>
              <w:t>Dobrzyca</w:t>
            </w:r>
            <w:proofErr w:type="spellEnd"/>
            <w:r w:rsidRPr="00616C30"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  <w:r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Tem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.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z</w:t>
            </w:r>
            <w:r w:rsidRPr="00F836AA">
              <w:rPr>
                <w:sz w:val="20"/>
                <w:szCs w:val="20"/>
                <w:lang w:val="en-US" w:eastAsia="en-GB"/>
              </w:rPr>
              <w:t>ewnetrz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GUNT.OutTmp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616C30">
              <w:rPr>
                <w:sz w:val="20"/>
                <w:szCs w:val="20"/>
              </w:rPr>
              <w:t>Dobrzyca</w:t>
            </w:r>
            <w:proofErr w:type="spellEnd"/>
            <w:r w:rsidRPr="00616C30">
              <w:rPr>
                <w:sz w:val="20"/>
                <w:szCs w:val="20"/>
              </w:rPr>
              <w:t xml:space="preserve"> HZ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28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 xml:space="preserve">Temp.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hala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maszyn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GUNT.MachineRoomTmp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616C30">
              <w:rPr>
                <w:sz w:val="20"/>
                <w:szCs w:val="20"/>
              </w:rPr>
              <w:t>Dobrzyca</w:t>
            </w:r>
            <w:proofErr w:type="spellEnd"/>
            <w:r w:rsidRPr="00616C30">
              <w:rPr>
                <w:sz w:val="20"/>
                <w:szCs w:val="20"/>
              </w:rPr>
              <w:t xml:space="preserve"> HZ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29</w:t>
            </w:r>
          </w:p>
        </w:tc>
        <w:tc>
          <w:tcPr>
            <w:tcW w:w="1809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2C24DD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30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GUNT.Pwr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HZ2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Number</w:t>
            </w:r>
            <w:proofErr w:type="spellEnd"/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Power [kW]</w:t>
            </w:r>
          </w:p>
        </w:tc>
      </w:tr>
    </w:tbl>
    <w:p w:rsidR="0035294B" w:rsidRPr="0035294B" w:rsidRDefault="0035294B" w:rsidP="0035294B">
      <w:pPr>
        <w:rPr>
          <w:lang w:val="en-US" w:eastAsia="en-GB"/>
        </w:rPr>
      </w:pPr>
    </w:p>
    <w:p w:rsidR="00AC38E8" w:rsidRDefault="00AC38E8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C94C02" w:rsidRDefault="00C94C02" w:rsidP="00C94C02">
      <w:pPr>
        <w:pStyle w:val="Nagwek2"/>
      </w:pPr>
      <w:r>
        <w:lastRenderedPageBreak/>
        <w:t>Pages: HZ3</w:t>
      </w:r>
    </w:p>
    <w:p w:rsidR="004145B8" w:rsidRDefault="004145B8" w:rsidP="004145B8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2812F937" wp14:editId="5CB71047">
            <wp:extent cx="9260262" cy="5724525"/>
            <wp:effectExtent l="0" t="0" r="0" b="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274866" cy="5733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SCADATable"/>
        <w:tblpPr w:leftFromText="141" w:rightFromText="141" w:vertAnchor="text" w:tblpY="1"/>
        <w:tblOverlap w:val="never"/>
        <w:tblW w:w="15331" w:type="dxa"/>
        <w:tblLayout w:type="fixed"/>
        <w:tblLook w:val="04A0" w:firstRow="1" w:lastRow="0" w:firstColumn="1" w:lastColumn="0" w:noHBand="0" w:noVBand="1"/>
      </w:tblPr>
      <w:tblGrid>
        <w:gridCol w:w="636"/>
        <w:gridCol w:w="1809"/>
        <w:gridCol w:w="2009"/>
        <w:gridCol w:w="2876"/>
        <w:gridCol w:w="1721"/>
        <w:gridCol w:w="1594"/>
        <w:gridCol w:w="1841"/>
        <w:gridCol w:w="2845"/>
      </w:tblGrid>
      <w:tr w:rsidR="004145B8" w:rsidRPr="00F836AA" w:rsidTr="003E45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636" w:type="dxa"/>
          </w:tcPr>
          <w:p w:rsidR="004145B8" w:rsidRPr="00F836AA" w:rsidRDefault="004145B8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N</w:t>
            </w:r>
            <w:r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1809" w:type="dxa"/>
          </w:tcPr>
          <w:p w:rsidR="004145B8" w:rsidRPr="00F836AA" w:rsidRDefault="004145B8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2009" w:type="dxa"/>
          </w:tcPr>
          <w:p w:rsidR="004145B8" w:rsidRPr="00F836AA" w:rsidRDefault="004145B8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2876" w:type="dxa"/>
          </w:tcPr>
          <w:p w:rsidR="004145B8" w:rsidRPr="00F836AA" w:rsidRDefault="004145B8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21" w:type="dxa"/>
          </w:tcPr>
          <w:p w:rsidR="004145B8" w:rsidRPr="00F836AA" w:rsidRDefault="004145B8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1594" w:type="dxa"/>
          </w:tcPr>
          <w:p w:rsidR="004145B8" w:rsidRPr="00F836AA" w:rsidRDefault="004145B8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841" w:type="dxa"/>
          </w:tcPr>
          <w:p w:rsidR="004145B8" w:rsidRPr="00F836AA" w:rsidRDefault="004145B8" w:rsidP="003E4551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2845" w:type="dxa"/>
          </w:tcPr>
          <w:p w:rsidR="004145B8" w:rsidRPr="00F836AA" w:rsidRDefault="004145B8" w:rsidP="003E4551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HZ1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HZ2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HZ 3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HLV.LevM.Top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Woda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HLVL.LevM.Bottom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Hkr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HSST.DiaHdLos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Spad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netto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HNHD.LevWt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Kierownica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Wirnik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HTGV.PosPctRot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Obroty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GUNT.TurRotSpd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GUNT.TurTotFlw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Ciesnienie</w:t>
            </w:r>
            <w:proofErr w:type="spellEnd"/>
            <w:r w:rsidRPr="00F836AA">
              <w:rPr>
                <w:sz w:val="20"/>
                <w:szCs w:val="20"/>
                <w:lang w:val="pl-PL" w:eastAsia="en-GB"/>
              </w:rPr>
              <w:t xml:space="preserve"> oleju</w:t>
            </w:r>
            <w:r>
              <w:rPr>
                <w:sz w:val="20"/>
                <w:szCs w:val="20"/>
                <w:lang w:val="pl-PL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pl-PL" w:eastAsia="en-GB"/>
              </w:rPr>
              <w:t>smarujacego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HTGV.CtlMod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OK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ALARM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Czas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GUNT.Time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Czyszczarka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GUNT.Cleaning</w:t>
            </w:r>
            <w:r>
              <w:rPr>
                <w:sz w:val="20"/>
                <w:szCs w:val="20"/>
                <w:lang w:val="pl-PL" w:eastAsia="en-GB"/>
              </w:rPr>
              <w:t>CtlMod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</w:t>
            </w:r>
            <w:r>
              <w:rPr>
                <w:sz w:val="20"/>
                <w:szCs w:val="20"/>
                <w:lang w:val="pl-PL" w:eastAsia="en-GB"/>
              </w:rPr>
              <w:t>RECZNY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A</w:t>
            </w:r>
            <w:r>
              <w:rPr>
                <w:sz w:val="20"/>
                <w:szCs w:val="20"/>
                <w:lang w:val="pl-PL" w:eastAsia="en-GB"/>
              </w:rPr>
              <w:t>UTOMATYCZNY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HTGV.CtlMod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CD7F74">
              <w:rPr>
                <w:sz w:val="20"/>
                <w:szCs w:val="20"/>
              </w:rPr>
              <w:t>Dobrzyca</w:t>
            </w:r>
            <w:proofErr w:type="spellEnd"/>
            <w:r w:rsidRPr="00CD7F74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1 – AUTOMATYCZNY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0 – RECZNY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13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Gotowosc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elektryczna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 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913582">
              <w:rPr>
                <w:sz w:val="20"/>
                <w:szCs w:val="20"/>
              </w:rPr>
              <w:t>Dobrzyca</w:t>
            </w:r>
            <w:proofErr w:type="spellEnd"/>
            <w:r w:rsidRPr="00913582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 w:eastAsia="en-GB"/>
              </w:rPr>
              <w:t xml:space="preserve"> N/A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 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Wylacznik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awaryjny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</w:t>
            </w:r>
            <w:r>
              <w:rPr>
                <w:sz w:val="20"/>
                <w:szCs w:val="20"/>
                <w:lang w:val="pl-PL" w:eastAsia="en-GB"/>
              </w:rPr>
              <w:t>StopSt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913582">
              <w:rPr>
                <w:sz w:val="20"/>
                <w:szCs w:val="20"/>
              </w:rPr>
              <w:t>Dobrzyca</w:t>
            </w:r>
            <w:proofErr w:type="spellEnd"/>
            <w:r w:rsidRPr="00913582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1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OK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</w:t>
            </w:r>
            <w:r w:rsidRPr="00F836AA">
              <w:rPr>
                <w:sz w:val="20"/>
                <w:szCs w:val="20"/>
                <w:lang w:val="pl-PL" w:eastAsia="en-GB"/>
              </w:rPr>
              <w:t xml:space="preserve"> – AWARIA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Agregat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pradotworczy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N/A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N/A</w:t>
            </w:r>
          </w:p>
        </w:tc>
        <w:tc>
          <w:tcPr>
            <w:tcW w:w="1841" w:type="dxa"/>
          </w:tcPr>
          <w:p w:rsidR="00A53DBC" w:rsidRDefault="00A53DBC" w:rsidP="00A53DBC"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</w:p>
        </w:tc>
      </w:tr>
      <w:tr w:rsidR="00A53DBC" w:rsidRPr="00B26F17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HTGV.ValveIntake1Pos</w:t>
            </w:r>
            <w:r>
              <w:rPr>
                <w:sz w:val="20"/>
                <w:szCs w:val="20"/>
                <w:lang w:val="pl-PL" w:eastAsia="en-GB"/>
              </w:rPr>
              <w:t>PctK151Stan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CB1726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A53DBC" w:rsidRPr="00B26F17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</w:t>
            </w:r>
            <w:r>
              <w:rPr>
                <w:sz w:val="20"/>
                <w:szCs w:val="20"/>
                <w:lang w:val="pl-PL" w:eastAsia="en-GB"/>
              </w:rPr>
              <w:t>2</w:t>
            </w:r>
            <w:r w:rsidRPr="00F836AA">
              <w:rPr>
                <w:sz w:val="20"/>
                <w:szCs w:val="20"/>
                <w:lang w:val="pl-PL" w:eastAsia="en-GB"/>
              </w:rPr>
              <w:t>Pos</w:t>
            </w:r>
            <w:r>
              <w:rPr>
                <w:sz w:val="20"/>
                <w:szCs w:val="20"/>
                <w:lang w:val="pl-PL" w:eastAsia="en-GB"/>
              </w:rPr>
              <w:t>PctK152Stan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E51C97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809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HTGV.ValveIntake1Pos</w:t>
            </w:r>
            <w:r>
              <w:rPr>
                <w:sz w:val="20"/>
                <w:szCs w:val="20"/>
                <w:lang w:val="pl-PL" w:eastAsia="en-GB"/>
              </w:rPr>
              <w:t>PctK151Tryb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E51C97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809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HTGV.ValveIntake</w:t>
            </w:r>
            <w:r>
              <w:rPr>
                <w:sz w:val="20"/>
                <w:szCs w:val="20"/>
                <w:lang w:val="pl-PL" w:eastAsia="en-GB"/>
              </w:rPr>
              <w:t>2</w:t>
            </w:r>
            <w:r w:rsidRPr="00F836AA">
              <w:rPr>
                <w:sz w:val="20"/>
                <w:szCs w:val="20"/>
                <w:lang w:val="pl-PL" w:eastAsia="en-GB"/>
              </w:rPr>
              <w:t>Pos</w:t>
            </w:r>
            <w:r>
              <w:rPr>
                <w:sz w:val="20"/>
                <w:szCs w:val="20"/>
                <w:lang w:val="pl-PL" w:eastAsia="en-GB"/>
              </w:rPr>
              <w:t>PctK152Tryb</w:t>
            </w:r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A53DBC" w:rsidRDefault="00A53DBC" w:rsidP="00A53DBC">
            <w:r w:rsidRPr="00E51C97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2845" w:type="dxa"/>
          </w:tcPr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A53DBC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 – AUTOMATYCZNA</w:t>
            </w:r>
          </w:p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L1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</w:t>
            </w:r>
            <w:r>
              <w:rPr>
                <w:sz w:val="20"/>
                <w:szCs w:val="20"/>
                <w:lang w:val="pl-PL" w:eastAsia="en-GB"/>
              </w:rPr>
              <w:t>1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Default="00A53DBC" w:rsidP="00A53DBC">
            <w:proofErr w:type="spellStart"/>
            <w:r w:rsidRPr="007263D1"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 w:rsidRPr="007263D1"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L2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GUNT.GenStaTmpL2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Default="00A53DBC" w:rsidP="00A53DBC">
            <w:proofErr w:type="spellStart"/>
            <w:r w:rsidRPr="007263D1"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 w:rsidRPr="007263D1"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22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L3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GUNT.GenStaTmpL3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Default="00A53DBC" w:rsidP="00A53DBC">
            <w:proofErr w:type="spellStart"/>
            <w:r w:rsidRPr="007263D1"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 w:rsidRPr="007263D1"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Gorne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HBRG.GenBrgTmp</w:t>
            </w:r>
            <w:r>
              <w:rPr>
                <w:sz w:val="20"/>
                <w:szCs w:val="20"/>
                <w:lang w:val="pl-PL" w:eastAsia="en-GB"/>
              </w:rPr>
              <w:t>1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Dolne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gen.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HBRG.GenBrgTmp</w:t>
            </w:r>
            <w:r>
              <w:rPr>
                <w:sz w:val="20"/>
                <w:szCs w:val="20"/>
                <w:lang w:val="pl-PL" w:eastAsia="en-GB"/>
              </w:rPr>
              <w:t>2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lastRenderedPageBreak/>
              <w:t>2</w:t>
            </w:r>
            <w:r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Lozysko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Turbiny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HBRG.GenBrgTmp3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Overrided</w:t>
            </w:r>
            <w:proofErr w:type="spellEnd"/>
            <w:r>
              <w:rPr>
                <w:sz w:val="20"/>
                <w:szCs w:val="20"/>
                <w:lang w:val="pl-PL" w:eastAsia="en-GB"/>
              </w:rPr>
              <w:t xml:space="preserve"> by BRAK DANYCH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  <w:r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Szafa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komp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>.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GUNT.CompCabinetTmp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  <w:r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Tem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.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z</w:t>
            </w:r>
            <w:r w:rsidRPr="00F836AA">
              <w:rPr>
                <w:sz w:val="20"/>
                <w:szCs w:val="20"/>
                <w:lang w:val="en-US" w:eastAsia="en-GB"/>
              </w:rPr>
              <w:t>ewnetrz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GUNT.OutTmp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28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 xml:space="preserve">Temp.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hala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maszyn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GUNT.MachineRoomTmp</w:t>
            </w:r>
            <w:proofErr w:type="spellEnd"/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29</w:t>
            </w:r>
          </w:p>
        </w:tc>
        <w:tc>
          <w:tcPr>
            <w:tcW w:w="1809" w:type="dxa"/>
          </w:tcPr>
          <w:p w:rsidR="00A53DBC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21" w:type="dxa"/>
          </w:tcPr>
          <w:p w:rsidR="00A53DBC" w:rsidRDefault="00A53DBC" w:rsidP="00A53DBC">
            <w:proofErr w:type="spellStart"/>
            <w:r w:rsidRPr="00ED7DE2">
              <w:rPr>
                <w:sz w:val="20"/>
                <w:szCs w:val="20"/>
              </w:rPr>
              <w:t>Dobrzyca</w:t>
            </w:r>
            <w:proofErr w:type="spellEnd"/>
            <w:r w:rsidRPr="00ED7DE2">
              <w:rPr>
                <w:sz w:val="20"/>
                <w:szCs w:val="20"/>
              </w:rPr>
              <w:t xml:space="preserve"> HZ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A53DBC" w:rsidRPr="00F836AA" w:rsidTr="003E4551">
        <w:tc>
          <w:tcPr>
            <w:tcW w:w="63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30</w:t>
            </w:r>
          </w:p>
        </w:tc>
        <w:tc>
          <w:tcPr>
            <w:tcW w:w="1809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NN</w:t>
            </w:r>
          </w:p>
        </w:tc>
        <w:tc>
          <w:tcPr>
            <w:tcW w:w="2009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76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GUNT.Pwr</w:t>
            </w:r>
            <w:proofErr w:type="spellEnd"/>
          </w:p>
        </w:tc>
        <w:tc>
          <w:tcPr>
            <w:tcW w:w="1721" w:type="dxa"/>
          </w:tcPr>
          <w:p w:rsidR="00A53DBC" w:rsidRPr="00F836AA" w:rsidRDefault="00A53DBC" w:rsidP="00A53DBC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HZ3</w:t>
            </w:r>
          </w:p>
        </w:tc>
        <w:tc>
          <w:tcPr>
            <w:tcW w:w="1594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Number</w:t>
            </w:r>
            <w:proofErr w:type="spellEnd"/>
          </w:p>
        </w:tc>
        <w:tc>
          <w:tcPr>
            <w:tcW w:w="1841" w:type="dxa"/>
          </w:tcPr>
          <w:p w:rsidR="00A53DBC" w:rsidRPr="00F836AA" w:rsidRDefault="00A53DBC" w:rsidP="00A53DBC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845" w:type="dxa"/>
          </w:tcPr>
          <w:p w:rsidR="00A53DBC" w:rsidRPr="00F836AA" w:rsidRDefault="00A53DBC" w:rsidP="00A53DBC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Power [kW]</w:t>
            </w:r>
          </w:p>
        </w:tc>
      </w:tr>
    </w:tbl>
    <w:p w:rsidR="004145B8" w:rsidRPr="004145B8" w:rsidRDefault="004145B8" w:rsidP="004145B8">
      <w:pPr>
        <w:rPr>
          <w:lang w:val="en-US" w:eastAsia="en-GB"/>
        </w:rPr>
      </w:pPr>
    </w:p>
    <w:p w:rsidR="004145B8" w:rsidRDefault="004145B8">
      <w:pPr>
        <w:rPr>
          <w:rFonts w:ascii="Roboto Condensed" w:eastAsia="Times New Roman" w:hAnsi="Roboto Condensed" w:cs="Arial"/>
          <w:b/>
          <w:color w:val="0E354A"/>
          <w:sz w:val="32"/>
          <w:szCs w:val="20"/>
          <w:lang w:val="en-US" w:eastAsia="en-GB"/>
        </w:rPr>
      </w:pPr>
      <w:r>
        <w:br w:type="page"/>
      </w:r>
    </w:p>
    <w:p w:rsidR="00890C4D" w:rsidRDefault="001F6BB1" w:rsidP="00890C4D">
      <w:pPr>
        <w:pStyle w:val="Nagwek2"/>
      </w:pPr>
      <w:r>
        <w:lastRenderedPageBreak/>
        <w:t>JAZ</w:t>
      </w:r>
    </w:p>
    <w:p w:rsidR="00890C4D" w:rsidRDefault="001242EA" w:rsidP="00890C4D">
      <w:pPr>
        <w:rPr>
          <w:lang w:val="en-US" w:eastAsia="en-GB"/>
        </w:rPr>
      </w:pPr>
      <w:r>
        <w:rPr>
          <w:noProof/>
        </w:rPr>
        <w:drawing>
          <wp:inline distT="0" distB="0" distL="0" distR="0" wp14:anchorId="5B3760C3" wp14:editId="1A00E88F">
            <wp:extent cx="9277350" cy="5739909"/>
            <wp:effectExtent l="0" t="0" r="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289681" cy="5747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2EA" w:rsidRPr="00890C4D" w:rsidRDefault="001242EA" w:rsidP="00890C4D">
      <w:pPr>
        <w:rPr>
          <w:lang w:val="en-US" w:eastAsia="en-GB"/>
        </w:rPr>
      </w:pPr>
    </w:p>
    <w:tbl>
      <w:tblPr>
        <w:tblStyle w:val="SCADATable"/>
        <w:tblpPr w:leftFromText="141" w:rightFromText="141" w:vertAnchor="text" w:tblpX="-147" w:tblpY="1"/>
        <w:tblOverlap w:val="never"/>
        <w:tblW w:w="15021" w:type="dxa"/>
        <w:tblLayout w:type="fixed"/>
        <w:tblLook w:val="04A0" w:firstRow="1" w:lastRow="0" w:firstColumn="1" w:lastColumn="0" w:noHBand="0" w:noVBand="1"/>
      </w:tblPr>
      <w:tblGrid>
        <w:gridCol w:w="562"/>
        <w:gridCol w:w="1843"/>
        <w:gridCol w:w="1418"/>
        <w:gridCol w:w="3685"/>
        <w:gridCol w:w="1701"/>
        <w:gridCol w:w="2006"/>
        <w:gridCol w:w="1841"/>
        <w:gridCol w:w="1965"/>
      </w:tblGrid>
      <w:tr w:rsidR="001242EA" w:rsidRPr="00F836AA" w:rsidTr="00EE76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62" w:type="dxa"/>
          </w:tcPr>
          <w:p w:rsidR="00811C22" w:rsidRPr="00F836AA" w:rsidRDefault="00811C22" w:rsidP="00890C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</w:t>
            </w:r>
            <w:r>
              <w:rPr>
                <w:sz w:val="20"/>
                <w:szCs w:val="20"/>
                <w:lang w:val="en-US" w:eastAsia="en-GB"/>
              </w:rPr>
              <w:t>o</w:t>
            </w:r>
          </w:p>
        </w:tc>
        <w:tc>
          <w:tcPr>
            <w:tcW w:w="1843" w:type="dxa"/>
          </w:tcPr>
          <w:p w:rsidR="00811C22" w:rsidRPr="00F836AA" w:rsidRDefault="00811C22" w:rsidP="00890C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Name</w:t>
            </w:r>
          </w:p>
        </w:tc>
        <w:tc>
          <w:tcPr>
            <w:tcW w:w="1418" w:type="dxa"/>
          </w:tcPr>
          <w:p w:rsidR="00811C22" w:rsidRPr="00F836AA" w:rsidRDefault="00811C22" w:rsidP="00890C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Link</w:t>
            </w:r>
          </w:p>
        </w:tc>
        <w:tc>
          <w:tcPr>
            <w:tcW w:w="3685" w:type="dxa"/>
          </w:tcPr>
          <w:p w:rsidR="00811C22" w:rsidRPr="00F836AA" w:rsidRDefault="00811C22" w:rsidP="00890C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Tag name</w:t>
            </w:r>
          </w:p>
        </w:tc>
        <w:tc>
          <w:tcPr>
            <w:tcW w:w="1701" w:type="dxa"/>
          </w:tcPr>
          <w:p w:rsidR="00811C22" w:rsidRPr="00F836AA" w:rsidRDefault="00811C22" w:rsidP="00890C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Unit</w:t>
            </w:r>
          </w:p>
        </w:tc>
        <w:tc>
          <w:tcPr>
            <w:tcW w:w="2006" w:type="dxa"/>
          </w:tcPr>
          <w:p w:rsidR="00811C22" w:rsidRPr="00F836AA" w:rsidRDefault="00811C22" w:rsidP="00890C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Type</w:t>
            </w:r>
          </w:p>
        </w:tc>
        <w:tc>
          <w:tcPr>
            <w:tcW w:w="1841" w:type="dxa"/>
          </w:tcPr>
          <w:p w:rsidR="00811C22" w:rsidRPr="00F836AA" w:rsidRDefault="00811C22" w:rsidP="00890C4D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Background</w:t>
            </w:r>
          </w:p>
        </w:tc>
        <w:tc>
          <w:tcPr>
            <w:tcW w:w="1965" w:type="dxa"/>
          </w:tcPr>
          <w:p w:rsidR="00811C22" w:rsidRPr="00F836AA" w:rsidRDefault="00811C22" w:rsidP="00890C4D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Info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Widok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glowny</w:t>
            </w:r>
            <w:proofErr w:type="spellEnd"/>
          </w:p>
        </w:tc>
        <w:tc>
          <w:tcPr>
            <w:tcW w:w="1418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SLD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06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1</w:t>
            </w:r>
          </w:p>
        </w:tc>
        <w:tc>
          <w:tcPr>
            <w:tcW w:w="1418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HZ1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06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HZ 2</w:t>
            </w:r>
          </w:p>
        </w:tc>
        <w:tc>
          <w:tcPr>
            <w:tcW w:w="1418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HZ2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06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HZ 3</w:t>
            </w:r>
          </w:p>
        </w:tc>
        <w:tc>
          <w:tcPr>
            <w:tcW w:w="1418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HZ</w:t>
            </w:r>
            <w:r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70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2006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JAZ</w:t>
            </w:r>
          </w:p>
        </w:tc>
        <w:tc>
          <w:tcPr>
            <w:tcW w:w="1418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Pages: JAZ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2006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1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1/1 –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[%]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1PosPctK111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1242E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2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PosK141Stan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6D4B39" w:rsidRPr="001242E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3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PosK141Tryb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2 – AUTOMATYCZNA </w:t>
            </w:r>
            <w:r>
              <w:rPr>
                <w:sz w:val="20"/>
                <w:szCs w:val="20"/>
                <w:lang w:val="pl-PL" w:eastAsia="en-GB"/>
              </w:rPr>
              <w:t>REGULACJA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4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GUNT.TurTotFlwK131</w:t>
            </w:r>
          </w:p>
        </w:tc>
        <w:tc>
          <w:tcPr>
            <w:tcW w:w="1701" w:type="dxa"/>
          </w:tcPr>
          <w:p w:rsidR="006D4B39" w:rsidRPr="00AC37D2" w:rsidRDefault="006D4B39" w:rsidP="006D4B39">
            <w:pPr>
              <w:rPr>
                <w:sz w:val="20"/>
                <w:szCs w:val="20"/>
              </w:rPr>
            </w:pPr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5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1/2 –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[%]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2PosPctK112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1242E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6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PosK142Stan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lastRenderedPageBreak/>
              <w:t>23 – BLAD NAPEDU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6D4B39" w:rsidRPr="001242E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7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PosK142Tryb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2 – AUTOMATYCZNA </w:t>
            </w:r>
            <w:r>
              <w:rPr>
                <w:sz w:val="20"/>
                <w:szCs w:val="20"/>
                <w:lang w:val="pl-PL" w:eastAsia="en-GB"/>
              </w:rPr>
              <w:t>REGULACJA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8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GUNT.TurTotFlwK132</w:t>
            </w:r>
          </w:p>
        </w:tc>
        <w:tc>
          <w:tcPr>
            <w:tcW w:w="1701" w:type="dxa"/>
          </w:tcPr>
          <w:p w:rsidR="006D4B39" w:rsidRPr="00AC37D2" w:rsidRDefault="006D4B39" w:rsidP="006D4B39">
            <w:pPr>
              <w:rPr>
                <w:sz w:val="20"/>
                <w:szCs w:val="20"/>
              </w:rPr>
            </w:pPr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9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2/1 –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[%]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1PosPctK113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1242E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10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PosK143Stan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6D4B39" w:rsidRPr="001242E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11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PosK143Tryb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2 – AUTOMATYCZNA </w:t>
            </w:r>
            <w:r>
              <w:rPr>
                <w:sz w:val="20"/>
                <w:szCs w:val="20"/>
                <w:lang w:val="pl-PL" w:eastAsia="en-GB"/>
              </w:rPr>
              <w:t>REGULACJA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6D4B39" w:rsidRPr="001242EA" w:rsidTr="00EE76B4">
        <w:tc>
          <w:tcPr>
            <w:tcW w:w="562" w:type="dxa"/>
          </w:tcPr>
          <w:p w:rsidR="006D4B39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12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GUNT.TurTotFlwK133</w:t>
            </w:r>
          </w:p>
        </w:tc>
        <w:tc>
          <w:tcPr>
            <w:tcW w:w="1701" w:type="dxa"/>
          </w:tcPr>
          <w:p w:rsidR="006D4B39" w:rsidRPr="00AC37D2" w:rsidRDefault="006D4B39" w:rsidP="006D4B39">
            <w:pPr>
              <w:rPr>
                <w:sz w:val="20"/>
                <w:szCs w:val="20"/>
              </w:rPr>
            </w:pPr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13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2/2 –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[%]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2PosPctK114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EE76B4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14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PosK144Stan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lastRenderedPageBreak/>
              <w:t xml:space="preserve">21 – ZANIK NAPIECIA 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6D4B39" w:rsidRPr="00EE76B4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15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PosK144Tryb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2 – AUTOMATYCZNA </w:t>
            </w:r>
            <w:r>
              <w:rPr>
                <w:sz w:val="20"/>
                <w:szCs w:val="20"/>
                <w:lang w:val="pl-PL" w:eastAsia="en-GB"/>
              </w:rPr>
              <w:t>REGULACJA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16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GUNT.TurTotFlwK134</w:t>
            </w:r>
          </w:p>
        </w:tc>
        <w:tc>
          <w:tcPr>
            <w:tcW w:w="1701" w:type="dxa"/>
          </w:tcPr>
          <w:p w:rsidR="006D4B39" w:rsidRPr="00AC37D2" w:rsidRDefault="006D4B39" w:rsidP="006D4B39">
            <w:pPr>
              <w:rPr>
                <w:sz w:val="20"/>
                <w:szCs w:val="20"/>
              </w:rPr>
            </w:pPr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17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3/1 –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[%]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1PosPctK115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6D4B39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18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PosK145Stan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6D4B39" w:rsidRPr="006D4B39" w:rsidTr="00EE76B4">
        <w:tc>
          <w:tcPr>
            <w:tcW w:w="562" w:type="dxa"/>
          </w:tcPr>
          <w:p w:rsidR="006D4B39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19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PosK145Tryb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2 – AUTOMATYCZNA </w:t>
            </w:r>
            <w:r>
              <w:rPr>
                <w:sz w:val="20"/>
                <w:szCs w:val="20"/>
                <w:lang w:val="pl-PL" w:eastAsia="en-GB"/>
              </w:rPr>
              <w:t>REGULACJA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20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GUNT.TurTotFlwK135</w:t>
            </w:r>
          </w:p>
        </w:tc>
        <w:tc>
          <w:tcPr>
            <w:tcW w:w="1701" w:type="dxa"/>
          </w:tcPr>
          <w:p w:rsidR="006D4B39" w:rsidRPr="00AC37D2" w:rsidRDefault="006D4B39" w:rsidP="006D4B39">
            <w:pPr>
              <w:rPr>
                <w:sz w:val="20"/>
                <w:szCs w:val="20"/>
              </w:rPr>
            </w:pPr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21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Zasuwa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3/2 – </w:t>
            </w:r>
            <w:proofErr w:type="spellStart"/>
            <w:r>
              <w:rPr>
                <w:sz w:val="20"/>
                <w:szCs w:val="20"/>
                <w:lang w:val="en-US" w:eastAsia="en-GB"/>
              </w:rPr>
              <w:t>otwarcie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[%]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2PosPctK116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Dobrzyca</w:t>
            </w:r>
            <w:proofErr w:type="spellEnd"/>
            <w:r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6D4B39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lastRenderedPageBreak/>
              <w:t>22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Stan</w:t>
            </w:r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PosK146Stan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20 – OTWARTA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 xml:space="preserve">21 – ZANIK NAPIECIA </w:t>
            </w:r>
          </w:p>
          <w:p w:rsidR="006D4B39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23 – BLAD NAPEDU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0 – ZAMKNIETA</w:t>
            </w:r>
          </w:p>
        </w:tc>
      </w:tr>
      <w:tr w:rsidR="006D4B39" w:rsidRPr="006D4B39" w:rsidTr="00EE76B4">
        <w:tc>
          <w:tcPr>
            <w:tcW w:w="562" w:type="dxa"/>
          </w:tcPr>
          <w:p w:rsidR="006D4B39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23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Tryb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pracy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HTGV.ValveWeir</w:t>
            </w:r>
            <w:r>
              <w:rPr>
                <w:sz w:val="20"/>
                <w:szCs w:val="20"/>
                <w:lang w:val="pl-PL" w:eastAsia="en-GB"/>
              </w:rPr>
              <w:t>PosK146Tryb</w:t>
            </w:r>
          </w:p>
        </w:tc>
        <w:tc>
          <w:tcPr>
            <w:tcW w:w="1701" w:type="dxa"/>
          </w:tcPr>
          <w:p w:rsidR="006D4B39" w:rsidRDefault="006D4B39" w:rsidP="006D4B39"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Conditions</w:t>
            </w:r>
          </w:p>
        </w:tc>
        <w:tc>
          <w:tcPr>
            <w:tcW w:w="1841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pl-PL" w:eastAsia="en-GB"/>
              </w:rPr>
              <w:t>BRAK DANYCH</w:t>
            </w:r>
          </w:p>
        </w:tc>
        <w:tc>
          <w:tcPr>
            <w:tcW w:w="1965" w:type="dxa"/>
          </w:tcPr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1 – STOP 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 xml:space="preserve">2 – AUTOMATYCZNA </w:t>
            </w:r>
            <w:r>
              <w:rPr>
                <w:sz w:val="20"/>
                <w:szCs w:val="20"/>
                <w:lang w:val="pl-PL" w:eastAsia="en-GB"/>
              </w:rPr>
              <w:t>REGULACJA</w:t>
            </w:r>
          </w:p>
          <w:p w:rsidR="006D4B39" w:rsidRPr="001242E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 w:rsidRPr="001242EA">
              <w:rPr>
                <w:sz w:val="20"/>
                <w:szCs w:val="20"/>
                <w:lang w:val="pl-PL" w:eastAsia="en-GB"/>
              </w:rPr>
              <w:t>3 – STALE OTWARCIE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24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r>
              <w:rPr>
                <w:sz w:val="20"/>
                <w:szCs w:val="20"/>
                <w:lang w:val="pl-PL" w:eastAsia="en-GB"/>
              </w:rPr>
              <w:t>GUNT.TurTotFlwK136</w:t>
            </w:r>
          </w:p>
        </w:tc>
        <w:tc>
          <w:tcPr>
            <w:tcW w:w="1701" w:type="dxa"/>
          </w:tcPr>
          <w:p w:rsidR="006D4B39" w:rsidRPr="00AC37D2" w:rsidRDefault="006D4B39" w:rsidP="006D4B39">
            <w:pPr>
              <w:rPr>
                <w:sz w:val="20"/>
                <w:szCs w:val="20"/>
              </w:rPr>
            </w:pPr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25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Laczny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stopnia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HBRG.LubFlw</w:t>
            </w:r>
            <w:r>
              <w:rPr>
                <w:sz w:val="20"/>
                <w:szCs w:val="20"/>
                <w:lang w:val="pl-PL" w:eastAsia="en-GB"/>
              </w:rPr>
              <w:t>Total</w:t>
            </w:r>
            <w:proofErr w:type="spellEnd"/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Bar/Numbers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26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hydrozespoly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GUNT.TurTotFlw</w:t>
            </w:r>
            <w:proofErr w:type="spellEnd"/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Dobrzyca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HZ1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Bar/Numbers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27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jaz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>
              <w:rPr>
                <w:sz w:val="20"/>
                <w:szCs w:val="20"/>
                <w:lang w:val="pl-PL" w:eastAsia="en-GB"/>
              </w:rPr>
              <w:t>HBRG</w:t>
            </w:r>
            <w:r w:rsidRPr="00F836AA">
              <w:rPr>
                <w:sz w:val="20"/>
                <w:szCs w:val="20"/>
                <w:lang w:val="pl-PL" w:eastAsia="en-GB"/>
              </w:rPr>
              <w:t>.</w:t>
            </w:r>
            <w:r>
              <w:rPr>
                <w:sz w:val="20"/>
                <w:szCs w:val="20"/>
                <w:lang w:val="pl-PL" w:eastAsia="en-GB"/>
              </w:rPr>
              <w:t>LubFlwJazTotal</w:t>
            </w:r>
            <w:proofErr w:type="spellEnd"/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Bar/Numbers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28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Przeplyw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przez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pozostale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urzadzenia</w:t>
            </w:r>
            <w:proofErr w:type="spellEnd"/>
          </w:p>
        </w:tc>
        <w:tc>
          <w:tcPr>
            <w:tcW w:w="1418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pl-PL" w:eastAsia="en-GB"/>
              </w:rPr>
            </w:pPr>
            <w:proofErr w:type="spellStart"/>
            <w:r w:rsidRPr="00F836AA">
              <w:rPr>
                <w:sz w:val="20"/>
                <w:szCs w:val="20"/>
                <w:lang w:val="pl-PL" w:eastAsia="en-GB"/>
              </w:rPr>
              <w:t>GUNT.FlwOther</w:t>
            </w:r>
            <w:proofErr w:type="spellEnd"/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AC37D2">
              <w:rPr>
                <w:sz w:val="20"/>
                <w:szCs w:val="20"/>
              </w:rPr>
              <w:t>Dobrzyca</w:t>
            </w:r>
            <w:proofErr w:type="spellEnd"/>
            <w:r w:rsidRPr="00AC37D2">
              <w:rPr>
                <w:sz w:val="20"/>
                <w:szCs w:val="20"/>
              </w:rPr>
              <w:t xml:space="preserve"> Modbus</w:t>
            </w:r>
          </w:p>
        </w:tc>
        <w:tc>
          <w:tcPr>
            <w:tcW w:w="2006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Bar/Numbers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  <w:tr w:rsidR="006D4B39" w:rsidRPr="00F836AA" w:rsidTr="00EE76B4">
        <w:tc>
          <w:tcPr>
            <w:tcW w:w="562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r>
              <w:rPr>
                <w:sz w:val="20"/>
                <w:szCs w:val="20"/>
                <w:lang w:val="en-US" w:eastAsia="en-GB"/>
              </w:rPr>
              <w:t>29</w:t>
            </w:r>
          </w:p>
        </w:tc>
        <w:tc>
          <w:tcPr>
            <w:tcW w:w="1843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Aktywne</w:t>
            </w:r>
            <w:proofErr w:type="spellEnd"/>
            <w:r w:rsidRPr="00F836AA">
              <w:rPr>
                <w:sz w:val="20"/>
                <w:szCs w:val="20"/>
                <w:lang w:val="en-US" w:eastAsia="en-GB"/>
              </w:rPr>
              <w:t xml:space="preserve"> </w:t>
            </w:r>
            <w:proofErr w:type="spellStart"/>
            <w:r w:rsidRPr="00F836AA">
              <w:rPr>
                <w:sz w:val="20"/>
                <w:szCs w:val="20"/>
                <w:lang w:val="en-US" w:eastAsia="en-GB"/>
              </w:rPr>
              <w:t>alarmy</w:t>
            </w:r>
            <w:proofErr w:type="spellEnd"/>
          </w:p>
        </w:tc>
        <w:tc>
          <w:tcPr>
            <w:tcW w:w="1418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en-US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Alarms</w:t>
            </w:r>
          </w:p>
        </w:tc>
        <w:tc>
          <w:tcPr>
            <w:tcW w:w="3685" w:type="dxa"/>
          </w:tcPr>
          <w:p w:rsidR="006D4B39" w:rsidRPr="00F836AA" w:rsidRDefault="006D4B39" w:rsidP="006D4B39">
            <w:pPr>
              <w:jc w:val="center"/>
              <w:rPr>
                <w:sz w:val="20"/>
                <w:szCs w:val="20"/>
                <w:lang w:val="pl-PL" w:eastAsia="en-GB"/>
              </w:rPr>
            </w:pPr>
            <w:r w:rsidRPr="00F836AA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701" w:type="dxa"/>
          </w:tcPr>
          <w:p w:rsidR="006D4B39" w:rsidRPr="00F836AA" w:rsidRDefault="006D4B39" w:rsidP="006D4B39">
            <w:pPr>
              <w:rPr>
                <w:sz w:val="20"/>
                <w:szCs w:val="20"/>
                <w:lang w:val="en-US" w:eastAsia="en-GB"/>
              </w:rPr>
            </w:pPr>
            <w:proofErr w:type="spellStart"/>
            <w:r>
              <w:rPr>
                <w:sz w:val="20"/>
                <w:szCs w:val="20"/>
                <w:lang w:val="en-US" w:eastAsia="en-GB"/>
              </w:rPr>
              <w:t>Koszyce</w:t>
            </w:r>
            <w:proofErr w:type="spellEnd"/>
            <w:r>
              <w:rPr>
                <w:sz w:val="20"/>
                <w:szCs w:val="20"/>
                <w:lang w:val="en-US" w:eastAsia="en-GB"/>
              </w:rPr>
              <w:t xml:space="preserve"> Modbus</w:t>
            </w:r>
          </w:p>
        </w:tc>
        <w:tc>
          <w:tcPr>
            <w:tcW w:w="2006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841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  <w:tc>
          <w:tcPr>
            <w:tcW w:w="1965" w:type="dxa"/>
          </w:tcPr>
          <w:p w:rsidR="006D4B39" w:rsidRDefault="006D4B39" w:rsidP="006D4B39">
            <w:pPr>
              <w:jc w:val="center"/>
            </w:pPr>
            <w:r w:rsidRPr="008E2599">
              <w:rPr>
                <w:sz w:val="20"/>
                <w:szCs w:val="20"/>
                <w:lang w:val="en-US" w:eastAsia="en-GB"/>
              </w:rPr>
              <w:t>-</w:t>
            </w:r>
          </w:p>
        </w:tc>
      </w:tr>
    </w:tbl>
    <w:p w:rsidR="001F6BB1" w:rsidRDefault="001F6BB1" w:rsidP="00811C22">
      <w:pPr>
        <w:rPr>
          <w:lang w:val="en-US" w:eastAsia="en-GB"/>
        </w:rPr>
      </w:pPr>
    </w:p>
    <w:p w:rsidR="00EE76B4" w:rsidRPr="001F6BB1" w:rsidRDefault="00EE76B4" w:rsidP="00811C22">
      <w:pPr>
        <w:rPr>
          <w:lang w:val="en-US" w:eastAsia="en-GB"/>
        </w:rPr>
      </w:pPr>
    </w:p>
    <w:sectPr w:rsidR="00EE76B4" w:rsidRPr="001F6BB1" w:rsidSect="005D7EC1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6840" w:h="11900" w:orient="landscape"/>
      <w:pgMar w:top="720" w:right="720" w:bottom="720" w:left="720" w:header="397" w:footer="624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D4555" w:rsidRDefault="003D4555" w:rsidP="005C6056">
      <w:r>
        <w:separator/>
      </w:r>
    </w:p>
  </w:endnote>
  <w:endnote w:type="continuationSeparator" w:id="0">
    <w:p w:rsidR="003D4555" w:rsidRDefault="003D4555" w:rsidP="005C60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 Light">
    <w:panose1 w:val="00000400000000000000"/>
    <w:charset w:val="00"/>
    <w:family w:val="auto"/>
    <w:pitch w:val="variable"/>
    <w:sig w:usb0="2000020F" w:usb1="00000003" w:usb2="00000000" w:usb3="00000000" w:csb0="00000197" w:csb1="00000000"/>
  </w:font>
  <w:font w:name="Roboto Condensed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boto Condensed Light">
    <w:altName w:val="Arial"/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Times New Roman (Body CS)">
    <w:altName w:val="Times New Roman"/>
    <w:charset w:val="00"/>
    <w:family w:val="roman"/>
    <w:pitch w:val="default"/>
  </w:font>
  <w:font w:name="Montserrat SemiBold">
    <w:panose1 w:val="00000700000000000000"/>
    <w:charset w:val="4D"/>
    <w:family w:val="auto"/>
    <w:pitch w:val="variable"/>
    <w:sig w:usb0="2000020F" w:usb1="00000003" w:usb2="00000000" w:usb3="00000000" w:csb0="00000197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Numerstrony"/>
      </w:rPr>
      <w:id w:val="933638909"/>
      <w:docPartObj>
        <w:docPartGallery w:val="Page Numbers (Bottom of Page)"/>
        <w:docPartUnique/>
      </w:docPartObj>
    </w:sdtPr>
    <w:sdtContent>
      <w:p w:rsidR="00AB0D40" w:rsidRDefault="00AB0D40" w:rsidP="00292DC2">
        <w:pPr>
          <w:pStyle w:val="Stopka"/>
          <w:framePr w:wrap="none" w:vAnchor="text" w:hAnchor="margin" w:xAlign="right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:rsidR="00AB0D40" w:rsidRDefault="00AB0D40" w:rsidP="00DA646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Numerstrony"/>
        <w:sz w:val="18"/>
        <w:szCs w:val="18"/>
      </w:rPr>
      <w:id w:val="216793857"/>
      <w:docPartObj>
        <w:docPartGallery w:val="Page Numbers (Bottom of Page)"/>
        <w:docPartUnique/>
      </w:docPartObj>
    </w:sdtPr>
    <w:sdtContent>
      <w:p w:rsidR="00AB0D40" w:rsidRPr="00DA6464" w:rsidRDefault="00AB0D40" w:rsidP="00DA6464">
        <w:pPr>
          <w:pStyle w:val="Stopka"/>
          <w:framePr w:wrap="none" w:vAnchor="text" w:hAnchor="page" w:x="11151" w:y="-5"/>
          <w:rPr>
            <w:rStyle w:val="Numerstrony"/>
            <w:sz w:val="18"/>
            <w:szCs w:val="18"/>
          </w:rPr>
        </w:pPr>
        <w:r w:rsidRPr="00DA6464">
          <w:rPr>
            <w:rStyle w:val="Numerstrony"/>
            <w:sz w:val="18"/>
            <w:szCs w:val="18"/>
          </w:rPr>
          <w:fldChar w:fldCharType="begin"/>
        </w:r>
        <w:r w:rsidRPr="00DA6464">
          <w:rPr>
            <w:rStyle w:val="Numerstrony"/>
            <w:sz w:val="18"/>
            <w:szCs w:val="18"/>
          </w:rPr>
          <w:instrText xml:space="preserve"> PAGE </w:instrText>
        </w:r>
        <w:r w:rsidRPr="00DA6464">
          <w:rPr>
            <w:rStyle w:val="Numerstrony"/>
            <w:sz w:val="18"/>
            <w:szCs w:val="18"/>
          </w:rPr>
          <w:fldChar w:fldCharType="separate"/>
        </w:r>
        <w:r w:rsidRPr="00DA6464">
          <w:rPr>
            <w:rStyle w:val="Numerstrony"/>
            <w:noProof/>
            <w:sz w:val="18"/>
            <w:szCs w:val="18"/>
          </w:rPr>
          <w:t>2</w:t>
        </w:r>
        <w:r w:rsidRPr="00DA6464">
          <w:rPr>
            <w:rStyle w:val="Numerstrony"/>
            <w:sz w:val="18"/>
            <w:szCs w:val="18"/>
          </w:rPr>
          <w:fldChar w:fldCharType="end"/>
        </w:r>
      </w:p>
    </w:sdtContent>
  </w:sdt>
  <w:p w:rsidR="00AB0D40" w:rsidRPr="00E10E20" w:rsidRDefault="00AB0D40" w:rsidP="00DA6464">
    <w:pPr>
      <w:pStyle w:val="Stopka"/>
      <w:tabs>
        <w:tab w:val="left" w:pos="4111"/>
      </w:tabs>
      <w:ind w:right="360"/>
      <w:jc w:val="both"/>
      <w:rPr>
        <w:sz w:val="16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520FB6A" wp14:editId="5D59B1A7">
              <wp:simplePos x="0" y="0"/>
              <wp:positionH relativeFrom="column">
                <wp:posOffset>2539365</wp:posOffset>
              </wp:positionH>
              <wp:positionV relativeFrom="paragraph">
                <wp:posOffset>-88265</wp:posOffset>
              </wp:positionV>
              <wp:extent cx="2076450" cy="320040"/>
              <wp:effectExtent l="0" t="0" r="0" b="0"/>
              <wp:wrapSquare wrapText="bothSides"/>
              <wp:docPr id="28" name="Text Box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6450" cy="3200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AB0D40" w:rsidRPr="00E10E20" w:rsidRDefault="00AB0D40" w:rsidP="00884D48">
                          <w:pPr>
                            <w:pStyle w:val="Stopka"/>
                            <w:tabs>
                              <w:tab w:val="left" w:pos="4111"/>
                            </w:tabs>
                            <w:jc w:val="center"/>
                            <w:rPr>
                              <w:rStyle w:val="billed"/>
                              <w:sz w:val="13"/>
                              <w:szCs w:val="13"/>
                            </w:rPr>
                          </w:pPr>
                          <w:r w:rsidRPr="00E10E20">
                            <w:rPr>
                              <w:rStyle w:val="billed"/>
                              <w:sz w:val="13"/>
                              <w:szCs w:val="13"/>
                            </w:rPr>
                            <w:t>Copyright</w:t>
                          </w:r>
                          <w:r w:rsidRPr="00E10E20">
                            <w:rPr>
                              <w:rStyle w:val="billed"/>
                              <w:sz w:val="13"/>
                              <w:szCs w:val="13"/>
                              <w:vertAlign w:val="superscript"/>
                            </w:rPr>
                            <w:t>©</w:t>
                          </w:r>
                          <w:r>
                            <w:rPr>
                              <w:rStyle w:val="billed"/>
                              <w:sz w:val="13"/>
                              <w:szCs w:val="13"/>
                              <w:vertAlign w:val="superscript"/>
                            </w:rPr>
                            <w:t xml:space="preserve"> </w:t>
                          </w:r>
                          <w:r w:rsidRPr="00884D48">
                            <w:rPr>
                              <w:rStyle w:val="billed"/>
                              <w:sz w:val="13"/>
                              <w:szCs w:val="13"/>
                            </w:rPr>
                            <w:t>2020</w:t>
                          </w:r>
                          <w:r w:rsidRPr="00E10E20">
                            <w:rPr>
                              <w:rStyle w:val="billed"/>
                              <w:sz w:val="13"/>
                              <w:szCs w:val="13"/>
                            </w:rPr>
                            <w:t xml:space="preserve"> SCADA International A/S.</w:t>
                          </w:r>
                        </w:p>
                        <w:p w:rsidR="00AB0D40" w:rsidRPr="00E10E20" w:rsidRDefault="00AB0D40" w:rsidP="00884D48">
                          <w:pPr>
                            <w:pStyle w:val="Stopka"/>
                            <w:tabs>
                              <w:tab w:val="left" w:pos="4111"/>
                            </w:tabs>
                            <w:jc w:val="center"/>
                            <w:rPr>
                              <w:sz w:val="13"/>
                              <w:szCs w:val="13"/>
                            </w:rPr>
                          </w:pPr>
                          <w:r w:rsidRPr="00E10E20">
                            <w:rPr>
                              <w:rStyle w:val="billed"/>
                              <w:sz w:val="13"/>
                              <w:szCs w:val="13"/>
                            </w:rPr>
                            <w:t>All rights reserved</w:t>
                          </w:r>
                        </w:p>
                        <w:p w:rsidR="00AB0D40" w:rsidRPr="00E10E20" w:rsidRDefault="00AB0D40" w:rsidP="00E10E20">
                          <w:pPr>
                            <w:pStyle w:val="Stopka"/>
                            <w:tabs>
                              <w:tab w:val="left" w:pos="4111"/>
                            </w:tabs>
                            <w:jc w:val="center"/>
                            <w:rPr>
                              <w:sz w:val="13"/>
                              <w:szCs w:val="13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520FB6A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26" type="#_x0000_t202" style="position:absolute;left:0;text-align:left;margin-left:199.95pt;margin-top:-6.95pt;width:163.5pt;height:25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" filled="f" stroked="f" strokeweight=".5pt">
              <v:textbox>
                <w:txbxContent>
                  <w:p w:rsidR="00AB0D40" w:rsidRPr="00E10E20" w:rsidRDefault="00AB0D40" w:rsidP="00884D48">
                    <w:pPr>
                      <w:pStyle w:val="Stopka"/>
                      <w:tabs>
                        <w:tab w:val="left" w:pos="4111"/>
                      </w:tabs>
                      <w:jc w:val="center"/>
                      <w:rPr>
                        <w:rStyle w:val="billed"/>
                        <w:sz w:val="13"/>
                        <w:szCs w:val="13"/>
                      </w:rPr>
                    </w:pPr>
                    <w:r w:rsidRPr="00E10E20">
                      <w:rPr>
                        <w:rStyle w:val="billed"/>
                        <w:sz w:val="13"/>
                        <w:szCs w:val="13"/>
                      </w:rPr>
                      <w:t>Copyright</w:t>
                    </w:r>
                    <w:r w:rsidRPr="00E10E20">
                      <w:rPr>
                        <w:rStyle w:val="billed"/>
                        <w:sz w:val="13"/>
                        <w:szCs w:val="13"/>
                        <w:vertAlign w:val="superscript"/>
                      </w:rPr>
                      <w:t>©</w:t>
                    </w:r>
                    <w:r>
                      <w:rPr>
                        <w:rStyle w:val="billed"/>
                        <w:sz w:val="13"/>
                        <w:szCs w:val="13"/>
                        <w:vertAlign w:val="superscript"/>
                      </w:rPr>
                      <w:t xml:space="preserve"> </w:t>
                    </w:r>
                    <w:r w:rsidRPr="00884D48">
                      <w:rPr>
                        <w:rStyle w:val="billed"/>
                        <w:sz w:val="13"/>
                        <w:szCs w:val="13"/>
                      </w:rPr>
                      <w:t>2020</w:t>
                    </w:r>
                    <w:r w:rsidRPr="00E10E20">
                      <w:rPr>
                        <w:rStyle w:val="billed"/>
                        <w:sz w:val="13"/>
                        <w:szCs w:val="13"/>
                      </w:rPr>
                      <w:t xml:space="preserve"> SCADA International A/S.</w:t>
                    </w:r>
                  </w:p>
                  <w:p w:rsidR="00AB0D40" w:rsidRPr="00E10E20" w:rsidRDefault="00AB0D40" w:rsidP="00884D48">
                    <w:pPr>
                      <w:pStyle w:val="Stopka"/>
                      <w:tabs>
                        <w:tab w:val="left" w:pos="4111"/>
                      </w:tabs>
                      <w:jc w:val="center"/>
                      <w:rPr>
                        <w:sz w:val="13"/>
                        <w:szCs w:val="13"/>
                      </w:rPr>
                    </w:pPr>
                    <w:r w:rsidRPr="00E10E20">
                      <w:rPr>
                        <w:rStyle w:val="billed"/>
                        <w:sz w:val="13"/>
                        <w:szCs w:val="13"/>
                      </w:rPr>
                      <w:t>All rights reserved</w:t>
                    </w:r>
                  </w:p>
                  <w:p w:rsidR="00AB0D40" w:rsidRPr="00E10E20" w:rsidRDefault="00AB0D40" w:rsidP="00E10E20">
                    <w:pPr>
                      <w:pStyle w:val="Stopka"/>
                      <w:tabs>
                        <w:tab w:val="left" w:pos="4111"/>
                      </w:tabs>
                      <w:jc w:val="center"/>
                      <w:rPr>
                        <w:sz w:val="13"/>
                        <w:szCs w:val="13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Pr="00E10E20">
      <w:rPr>
        <w:rStyle w:val="billed"/>
        <w:sz w:val="16"/>
        <w:szCs w:val="16"/>
      </w:rPr>
      <w:ptab w:relativeTo="margin" w:alignment="center" w:leader="none"/>
    </w:r>
    <w:r w:rsidRPr="00E10E20">
      <w:rPr>
        <w:rStyle w:val="billed"/>
        <w:sz w:val="16"/>
        <w:szCs w:val="16"/>
      </w:rPr>
      <w:ptab w:relativeTo="margin" w:alignment="right" w:leader="none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D40" w:rsidRDefault="00AB0D40">
    <w:pPr>
      <w:pStyle w:val="Stopka"/>
    </w:pPr>
    <w:r>
      <w:rPr>
        <w:noProof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6A4AD3EA" wp14:editId="53B0AF11">
              <wp:simplePos x="0" y="0"/>
              <wp:positionH relativeFrom="column">
                <wp:posOffset>2319655</wp:posOffset>
              </wp:positionH>
              <wp:positionV relativeFrom="paragraph">
                <wp:posOffset>-5603</wp:posOffset>
              </wp:positionV>
              <wp:extent cx="1945640" cy="301625"/>
              <wp:effectExtent l="0" t="0" r="0" b="0"/>
              <wp:wrapSquare wrapText="bothSides"/>
              <wp:docPr id="41" name="Text Box 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45640" cy="3016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AB0D40" w:rsidRPr="00E10E20" w:rsidRDefault="00AB0D40" w:rsidP="001A1A22">
                          <w:pPr>
                            <w:pStyle w:val="Stopka"/>
                            <w:tabs>
                              <w:tab w:val="left" w:pos="4111"/>
                            </w:tabs>
                            <w:jc w:val="center"/>
                            <w:rPr>
                              <w:rStyle w:val="billed"/>
                              <w:sz w:val="13"/>
                              <w:szCs w:val="13"/>
                            </w:rPr>
                          </w:pPr>
                          <w:r w:rsidRPr="00E10E20">
                            <w:rPr>
                              <w:rStyle w:val="billed"/>
                              <w:sz w:val="13"/>
                              <w:szCs w:val="13"/>
                            </w:rPr>
                            <w:t>Copyright</w:t>
                          </w:r>
                          <w:r w:rsidRPr="00E10E20">
                            <w:rPr>
                              <w:rStyle w:val="billed"/>
                              <w:sz w:val="13"/>
                              <w:szCs w:val="13"/>
                              <w:vertAlign w:val="superscript"/>
                            </w:rPr>
                            <w:t>©</w:t>
                          </w:r>
                          <w:r>
                            <w:rPr>
                              <w:rStyle w:val="billed"/>
                              <w:sz w:val="13"/>
                              <w:szCs w:val="13"/>
                              <w:vertAlign w:val="superscript"/>
                            </w:rPr>
                            <w:t xml:space="preserve"> </w:t>
                          </w:r>
                          <w:r w:rsidRPr="00884D48">
                            <w:rPr>
                              <w:rStyle w:val="billed"/>
                              <w:sz w:val="13"/>
                              <w:szCs w:val="13"/>
                            </w:rPr>
                            <w:t>2020</w:t>
                          </w:r>
                          <w:r w:rsidRPr="00E10E20">
                            <w:rPr>
                              <w:rStyle w:val="billed"/>
                              <w:sz w:val="13"/>
                              <w:szCs w:val="13"/>
                            </w:rPr>
                            <w:t xml:space="preserve"> SCADA International A/S.</w:t>
                          </w:r>
                        </w:p>
                        <w:p w:rsidR="00AB0D40" w:rsidRPr="00E10E20" w:rsidRDefault="00AB0D40" w:rsidP="00884D48">
                          <w:pPr>
                            <w:pStyle w:val="Stopka"/>
                            <w:tabs>
                              <w:tab w:val="left" w:pos="4111"/>
                            </w:tabs>
                            <w:jc w:val="center"/>
                            <w:rPr>
                              <w:sz w:val="13"/>
                              <w:szCs w:val="13"/>
                            </w:rPr>
                          </w:pPr>
                          <w:r w:rsidRPr="00E10E20">
                            <w:rPr>
                              <w:rStyle w:val="billed"/>
                              <w:sz w:val="13"/>
                              <w:szCs w:val="13"/>
                            </w:rPr>
                            <w:t>All rights reserved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A4AD3EA" id="_x0000_t202" coordsize="21600,21600" o:spt="202" path="m,l,21600r21600,l21600,xe">
              <v:stroke joinstyle="miter"/>
              <v:path gradientshapeok="t" o:connecttype="rect"/>
            </v:shapetype>
            <v:shape id="Text Box 41" o:spid="_x0000_s1028" type="#_x0000_t202" style="position:absolute;margin-left:182.65pt;margin-top:-.45pt;width:153.2pt;height:23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" filled="f" stroked="f" strokeweight=".5pt">
              <v:textbox>
                <w:txbxContent>
                  <w:p w:rsidR="00AB0D40" w:rsidRPr="00E10E20" w:rsidRDefault="00AB0D40" w:rsidP="001A1A22">
                    <w:pPr>
                      <w:pStyle w:val="Stopka"/>
                      <w:tabs>
                        <w:tab w:val="left" w:pos="4111"/>
                      </w:tabs>
                      <w:jc w:val="center"/>
                      <w:rPr>
                        <w:rStyle w:val="billed"/>
                        <w:sz w:val="13"/>
                        <w:szCs w:val="13"/>
                      </w:rPr>
                    </w:pPr>
                    <w:r w:rsidRPr="00E10E20">
                      <w:rPr>
                        <w:rStyle w:val="billed"/>
                        <w:sz w:val="13"/>
                        <w:szCs w:val="13"/>
                      </w:rPr>
                      <w:t>Copyright</w:t>
                    </w:r>
                    <w:r w:rsidRPr="00E10E20">
                      <w:rPr>
                        <w:rStyle w:val="billed"/>
                        <w:sz w:val="13"/>
                        <w:szCs w:val="13"/>
                        <w:vertAlign w:val="superscript"/>
                      </w:rPr>
                      <w:t>©</w:t>
                    </w:r>
                    <w:r>
                      <w:rPr>
                        <w:rStyle w:val="billed"/>
                        <w:sz w:val="13"/>
                        <w:szCs w:val="13"/>
                        <w:vertAlign w:val="superscript"/>
                      </w:rPr>
                      <w:t xml:space="preserve"> </w:t>
                    </w:r>
                    <w:r w:rsidRPr="00884D48">
                      <w:rPr>
                        <w:rStyle w:val="billed"/>
                        <w:sz w:val="13"/>
                        <w:szCs w:val="13"/>
                      </w:rPr>
                      <w:t>2020</w:t>
                    </w:r>
                    <w:r w:rsidRPr="00E10E20">
                      <w:rPr>
                        <w:rStyle w:val="billed"/>
                        <w:sz w:val="13"/>
                        <w:szCs w:val="13"/>
                      </w:rPr>
                      <w:t xml:space="preserve"> SCADA International A/S.</w:t>
                    </w:r>
                  </w:p>
                  <w:p w:rsidR="00AB0D40" w:rsidRPr="00E10E20" w:rsidRDefault="00AB0D40" w:rsidP="00884D48">
                    <w:pPr>
                      <w:pStyle w:val="Stopka"/>
                      <w:tabs>
                        <w:tab w:val="left" w:pos="4111"/>
                      </w:tabs>
                      <w:jc w:val="center"/>
                      <w:rPr>
                        <w:sz w:val="13"/>
                        <w:szCs w:val="13"/>
                      </w:rPr>
                    </w:pPr>
                    <w:r w:rsidRPr="00E10E20">
                      <w:rPr>
                        <w:rStyle w:val="billed"/>
                        <w:sz w:val="13"/>
                        <w:szCs w:val="13"/>
                      </w:rPr>
                      <w:t>All rights reserved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D4555" w:rsidRDefault="003D4555" w:rsidP="005C6056">
      <w:r>
        <w:separator/>
      </w:r>
    </w:p>
  </w:footnote>
  <w:footnote w:type="continuationSeparator" w:id="0">
    <w:p w:rsidR="003D4555" w:rsidRDefault="003D4555" w:rsidP="005C60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D40" w:rsidRDefault="00AB0D40">
    <w:pPr>
      <w:pStyle w:val="Nagwek"/>
    </w:pPr>
    <w:r>
      <w:rPr>
        <w:noProof/>
      </w:rPr>
      <w:pict w14:anchorId="594FABC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2862849" o:spid="_x0000_s2050" type="#_x0000_t75" alt="" style="position:absolute;margin-left:0;margin-top:0;width:719pt;height:652.4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sgrey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D40" w:rsidRPr="00745629" w:rsidRDefault="00AB0D40" w:rsidP="00EF5EF0">
    <w:pPr>
      <w:tabs>
        <w:tab w:val="left" w:pos="4536"/>
        <w:tab w:val="left" w:pos="6804"/>
        <w:tab w:val="left" w:pos="7371"/>
        <w:tab w:val="right" w:pos="9020"/>
      </w:tabs>
      <w:spacing w:line="200" w:lineRule="atLeast"/>
      <w:rPr>
        <w:rFonts w:cs="Times New Roman"/>
        <w:sz w:val="13"/>
        <w:szCs w:val="13"/>
      </w:rPr>
    </w:pPr>
    <w:r>
      <w:rPr>
        <w:noProof/>
      </w:rPr>
      <w:drawing>
        <wp:anchor distT="0" distB="0" distL="114300" distR="114300" simplePos="0" relativeHeight="251668480" behindDoc="1" locked="0" layoutInCell="1" allowOverlap="1" wp14:anchorId="39E2A02F" wp14:editId="4627EFA2">
          <wp:simplePos x="0" y="0"/>
          <wp:positionH relativeFrom="margin">
            <wp:posOffset>5721985</wp:posOffset>
          </wp:positionH>
          <wp:positionV relativeFrom="margin">
            <wp:posOffset>-509270</wp:posOffset>
          </wp:positionV>
          <wp:extent cx="1026795" cy="246380"/>
          <wp:effectExtent l="0" t="0" r="1905" b="0"/>
          <wp:wrapSquare wrapText="bothSides"/>
          <wp:docPr id="13" name="Picture 13" descr="A picture containing objec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17890000" name="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26795" cy="246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45629">
      <w:rPr>
        <w:rFonts w:cs="Times New Roman"/>
        <w:sz w:val="13"/>
        <w:szCs w:val="13"/>
      </w:rPr>
      <w:t xml:space="preserve">A.C. </w:t>
    </w:r>
    <w:proofErr w:type="spellStart"/>
    <w:r w:rsidRPr="00745629">
      <w:rPr>
        <w:rFonts w:cs="Times New Roman"/>
        <w:sz w:val="13"/>
        <w:szCs w:val="13"/>
      </w:rPr>
      <w:t>Illums</w:t>
    </w:r>
    <w:proofErr w:type="spellEnd"/>
    <w:r w:rsidRPr="00745629">
      <w:rPr>
        <w:rFonts w:cs="Times New Roman"/>
        <w:sz w:val="13"/>
        <w:szCs w:val="13"/>
      </w:rPr>
      <w:t xml:space="preserve"> </w:t>
    </w:r>
    <w:proofErr w:type="spellStart"/>
    <w:r w:rsidRPr="00745629">
      <w:rPr>
        <w:rFonts w:cs="Times New Roman"/>
        <w:sz w:val="13"/>
        <w:szCs w:val="13"/>
      </w:rPr>
      <w:t>vej</w:t>
    </w:r>
    <w:proofErr w:type="spellEnd"/>
    <w:r w:rsidRPr="00745629">
      <w:rPr>
        <w:rFonts w:cs="Times New Roman"/>
        <w:sz w:val="13"/>
        <w:szCs w:val="13"/>
      </w:rPr>
      <w:t xml:space="preserve"> 4A                                                                       </w:t>
    </w:r>
  </w:p>
  <w:p w:rsidR="00AB0D40" w:rsidRDefault="00AB0D40" w:rsidP="00EF5EF0">
    <w:pPr>
      <w:pStyle w:val="Nagwek"/>
      <w:rPr>
        <w:rFonts w:cs="Times New Roman"/>
        <w:sz w:val="13"/>
        <w:szCs w:val="13"/>
        <w:lang w:val="sv-SE"/>
      </w:rPr>
    </w:pPr>
    <w:r w:rsidRPr="00745629">
      <w:rPr>
        <w:rFonts w:cs="Times New Roman"/>
        <w:sz w:val="13"/>
        <w:szCs w:val="13"/>
        <w:lang w:val="sv-SE"/>
      </w:rPr>
      <w:t>8600 Silkeborg</w:t>
    </w:r>
    <w:r>
      <w:rPr>
        <w:rFonts w:cs="Times New Roman"/>
        <w:sz w:val="13"/>
        <w:szCs w:val="13"/>
        <w:lang w:val="sv-SE"/>
      </w:rPr>
      <w:t xml:space="preserve"> (DK)</w:t>
    </w:r>
  </w:p>
  <w:p w:rsidR="00AB0D40" w:rsidRDefault="00AB0D40" w:rsidP="00EF5EF0">
    <w:pPr>
      <w:pStyle w:val="Nagwek"/>
      <w:rPr>
        <w:rFonts w:cs="Times New Roman"/>
        <w:sz w:val="13"/>
        <w:szCs w:val="13"/>
      </w:rPr>
    </w:pPr>
    <w:r w:rsidRPr="00745629">
      <w:rPr>
        <w:rFonts w:cs="Times New Roman"/>
        <w:sz w:val="13"/>
        <w:szCs w:val="13"/>
      </w:rPr>
      <w:t>Tel: +45 9641 9200</w:t>
    </w:r>
  </w:p>
  <w:p w:rsidR="00AB0D40" w:rsidRDefault="00AB0D40" w:rsidP="00EF5EF0">
    <w:pPr>
      <w:pStyle w:val="Nagwek"/>
      <w:rPr>
        <w:rFonts w:cs="Times New Roman"/>
        <w:sz w:val="13"/>
        <w:szCs w:val="13"/>
        <w:lang w:val="sv-SE"/>
      </w:rPr>
    </w:pPr>
    <w:r w:rsidRPr="0063510F">
      <w:rPr>
        <w:rFonts w:cs="Times New Roman"/>
        <w:sz w:val="13"/>
        <w:szCs w:val="13"/>
        <w:lang w:val="es-ES"/>
      </w:rPr>
      <w:t>www.scada-international.com</w:t>
    </w:r>
    <w:r w:rsidRPr="00745629">
      <w:rPr>
        <w:rFonts w:cs="Times New Roman"/>
        <w:sz w:val="13"/>
        <w:szCs w:val="13"/>
      </w:rPr>
      <w:t xml:space="preserve">         </w:t>
    </w:r>
    <w:r w:rsidRPr="00745629">
      <w:rPr>
        <w:rFonts w:cs="Times New Roman"/>
        <w:sz w:val="13"/>
        <w:szCs w:val="13"/>
        <w:lang w:val="sv-SE"/>
      </w:rPr>
      <w:t xml:space="preserve">                 </w:t>
    </w:r>
  </w:p>
  <w:p w:rsidR="00AB0D40" w:rsidRDefault="00AB0D40" w:rsidP="00E10E20">
    <w:pPr>
      <w:pStyle w:val="Nagwek"/>
    </w:pPr>
    <w:r w:rsidRPr="00745629">
      <w:rPr>
        <w:rFonts w:cs="Times New Roman"/>
        <w:sz w:val="13"/>
        <w:szCs w:val="13"/>
        <w:lang w:val="sv-SE"/>
      </w:rPr>
      <w:t xml:space="preserve">VAT No: DK29526443                                                                                                                                                                             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0D40" w:rsidRDefault="00AB0D40">
    <w:pPr>
      <w:pStyle w:val="Nagwek"/>
    </w:pPr>
    <w:r>
      <w:rPr>
        <w:noProof/>
      </w:rPr>
      <w:drawing>
        <wp:anchor distT="0" distB="0" distL="114300" distR="114300" simplePos="0" relativeHeight="251675648" behindDoc="1" locked="0" layoutInCell="1" allowOverlap="1" wp14:anchorId="55012A95" wp14:editId="28CB8AF2">
          <wp:simplePos x="0" y="0"/>
          <wp:positionH relativeFrom="margin">
            <wp:posOffset>5755341</wp:posOffset>
          </wp:positionH>
          <wp:positionV relativeFrom="margin">
            <wp:posOffset>-474345</wp:posOffset>
          </wp:positionV>
          <wp:extent cx="1026795" cy="246380"/>
          <wp:effectExtent l="0" t="0" r="1905" b="0"/>
          <wp:wrapSquare wrapText="bothSides"/>
          <wp:docPr id="14" name="Picture 14" descr="A picture containing objec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17890000" name="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26795" cy="246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239E2036" wp14:editId="0446773C">
              <wp:simplePos x="0" y="0"/>
              <wp:positionH relativeFrom="column">
                <wp:posOffset>7155</wp:posOffset>
              </wp:positionH>
              <wp:positionV relativeFrom="paragraph">
                <wp:posOffset>14305</wp:posOffset>
              </wp:positionV>
              <wp:extent cx="1778924" cy="669600"/>
              <wp:effectExtent l="0" t="0" r="0" b="0"/>
              <wp:wrapNone/>
              <wp:docPr id="35" name="Text Box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78924" cy="669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AB0D40" w:rsidRPr="001A1A22" w:rsidRDefault="00AB0D40" w:rsidP="001A1A22">
                          <w:pPr>
                            <w:rPr>
                              <w:sz w:val="13"/>
                              <w:szCs w:val="13"/>
                            </w:rPr>
                          </w:pPr>
                          <w:r w:rsidRPr="001A1A22">
                            <w:rPr>
                              <w:sz w:val="13"/>
                              <w:szCs w:val="13"/>
                            </w:rPr>
                            <w:t xml:space="preserve">A.C. </w:t>
                          </w:r>
                          <w:proofErr w:type="spellStart"/>
                          <w:r w:rsidRPr="001A1A22">
                            <w:rPr>
                              <w:sz w:val="13"/>
                              <w:szCs w:val="13"/>
                            </w:rPr>
                            <w:t>Illums</w:t>
                          </w:r>
                          <w:proofErr w:type="spellEnd"/>
                          <w:r w:rsidRPr="001A1A22">
                            <w:rPr>
                              <w:sz w:val="13"/>
                              <w:szCs w:val="13"/>
                            </w:rPr>
                            <w:t xml:space="preserve"> vej 4A                                                                       </w:t>
                          </w:r>
                        </w:p>
                        <w:p w:rsidR="00AB0D40" w:rsidRPr="001A1A22" w:rsidRDefault="00AB0D40" w:rsidP="001A1A22">
                          <w:pPr>
                            <w:rPr>
                              <w:sz w:val="13"/>
                              <w:szCs w:val="13"/>
                            </w:rPr>
                          </w:pPr>
                          <w:r w:rsidRPr="001A1A22">
                            <w:rPr>
                              <w:sz w:val="13"/>
                              <w:szCs w:val="13"/>
                            </w:rPr>
                            <w:t>8600 Silkeborg (DK)</w:t>
                          </w:r>
                        </w:p>
                        <w:p w:rsidR="00AB0D40" w:rsidRPr="001A1A22" w:rsidRDefault="00AB0D40" w:rsidP="001A1A22">
                          <w:pPr>
                            <w:rPr>
                              <w:sz w:val="13"/>
                              <w:szCs w:val="13"/>
                            </w:rPr>
                          </w:pPr>
                          <w:r w:rsidRPr="001A1A22">
                            <w:rPr>
                              <w:sz w:val="13"/>
                              <w:szCs w:val="13"/>
                            </w:rPr>
                            <w:t>Tel: +45 9641 9200</w:t>
                          </w:r>
                        </w:p>
                        <w:p w:rsidR="00AB0D40" w:rsidRPr="001A1A22" w:rsidRDefault="00AB0D40" w:rsidP="001A1A22">
                          <w:pPr>
                            <w:rPr>
                              <w:sz w:val="13"/>
                              <w:szCs w:val="13"/>
                            </w:rPr>
                          </w:pPr>
                          <w:r w:rsidRPr="001A1A22">
                            <w:rPr>
                              <w:sz w:val="13"/>
                              <w:szCs w:val="13"/>
                            </w:rPr>
                            <w:t xml:space="preserve">www.scada-international.com                          </w:t>
                          </w:r>
                        </w:p>
                        <w:p w:rsidR="00AB0D40" w:rsidRPr="001A1A22" w:rsidRDefault="00AB0D40" w:rsidP="001A1A22">
                          <w:pPr>
                            <w:rPr>
                              <w:sz w:val="13"/>
                              <w:szCs w:val="13"/>
                            </w:rPr>
                          </w:pPr>
                          <w:r w:rsidRPr="001A1A22">
                            <w:rPr>
                              <w:sz w:val="13"/>
                              <w:szCs w:val="13"/>
                            </w:rPr>
                            <w:t xml:space="preserve">VAT No: DK29526443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39E2036"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27" type="#_x0000_t202" style="position:absolute;margin-left:.55pt;margin-top:1.15pt;width:140.05pt;height:52.7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" filled="f" stroked="f" strokeweight=".5pt">
              <v:textbox>
                <w:txbxContent>
                  <w:p w:rsidR="00AB0D40" w:rsidRPr="001A1A22" w:rsidRDefault="00AB0D40" w:rsidP="001A1A22">
                    <w:pPr>
                      <w:rPr>
                        <w:sz w:val="13"/>
                        <w:szCs w:val="13"/>
                      </w:rPr>
                    </w:pPr>
                    <w:r w:rsidRPr="001A1A22">
                      <w:rPr>
                        <w:sz w:val="13"/>
                        <w:szCs w:val="13"/>
                      </w:rPr>
                      <w:t xml:space="preserve">A.C. </w:t>
                    </w:r>
                    <w:proofErr w:type="spellStart"/>
                    <w:r w:rsidRPr="001A1A22">
                      <w:rPr>
                        <w:sz w:val="13"/>
                        <w:szCs w:val="13"/>
                      </w:rPr>
                      <w:t>Illums</w:t>
                    </w:r>
                    <w:proofErr w:type="spellEnd"/>
                    <w:r w:rsidRPr="001A1A22">
                      <w:rPr>
                        <w:sz w:val="13"/>
                        <w:szCs w:val="13"/>
                      </w:rPr>
                      <w:t xml:space="preserve"> vej 4A                                                                       </w:t>
                    </w:r>
                  </w:p>
                  <w:p w:rsidR="00AB0D40" w:rsidRPr="001A1A22" w:rsidRDefault="00AB0D40" w:rsidP="001A1A22">
                    <w:pPr>
                      <w:rPr>
                        <w:sz w:val="13"/>
                        <w:szCs w:val="13"/>
                      </w:rPr>
                    </w:pPr>
                    <w:r w:rsidRPr="001A1A22">
                      <w:rPr>
                        <w:sz w:val="13"/>
                        <w:szCs w:val="13"/>
                      </w:rPr>
                      <w:t>8600 Silkeborg (DK)</w:t>
                    </w:r>
                  </w:p>
                  <w:p w:rsidR="00AB0D40" w:rsidRPr="001A1A22" w:rsidRDefault="00AB0D40" w:rsidP="001A1A22">
                    <w:pPr>
                      <w:rPr>
                        <w:sz w:val="13"/>
                        <w:szCs w:val="13"/>
                      </w:rPr>
                    </w:pPr>
                    <w:r w:rsidRPr="001A1A22">
                      <w:rPr>
                        <w:sz w:val="13"/>
                        <w:szCs w:val="13"/>
                      </w:rPr>
                      <w:t>Tel: +45 9641 9200</w:t>
                    </w:r>
                  </w:p>
                  <w:p w:rsidR="00AB0D40" w:rsidRPr="001A1A22" w:rsidRDefault="00AB0D40" w:rsidP="001A1A22">
                    <w:pPr>
                      <w:rPr>
                        <w:sz w:val="13"/>
                        <w:szCs w:val="13"/>
                      </w:rPr>
                    </w:pPr>
                    <w:r w:rsidRPr="001A1A22">
                      <w:rPr>
                        <w:sz w:val="13"/>
                        <w:szCs w:val="13"/>
                      </w:rPr>
                      <w:t xml:space="preserve">www.scada-international.com                          </w:t>
                    </w:r>
                  </w:p>
                  <w:p w:rsidR="00AB0D40" w:rsidRPr="001A1A22" w:rsidRDefault="00AB0D40" w:rsidP="001A1A22">
                    <w:pPr>
                      <w:rPr>
                        <w:sz w:val="13"/>
                        <w:szCs w:val="13"/>
                      </w:rPr>
                    </w:pPr>
                    <w:r w:rsidRPr="001A1A22">
                      <w:rPr>
                        <w:sz w:val="13"/>
                        <w:szCs w:val="13"/>
                      </w:rPr>
                      <w:t xml:space="preserve">VAT No: DK29526443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</w:txbxContent>
              </v:textbox>
            </v:shape>
          </w:pict>
        </mc:Fallback>
      </mc:AlternateContent>
    </w:r>
    <w:r>
      <w:ptab w:relativeTo="margin" w:alignment="center" w:leader="none"/>
    </w:r>
    <w:r>
      <w:ptab w:relativeTo="margin" w:alignment="right" w:leader="none"/>
    </w:r>
    <w:r>
      <w:rPr>
        <w:noProof/>
      </w:rPr>
      <w:pict w14:anchorId="1E58F47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2862848" o:spid="_x0000_s2049" type="#_x0000_t75" alt="" style="position:absolute;margin-left:0;margin-top:0;width:719pt;height:652.4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2" o:title="sgrey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F115ED"/>
    <w:multiLevelType w:val="hybridMultilevel"/>
    <w:tmpl w:val="17E06950"/>
    <w:lvl w:ilvl="0" w:tplc="F5EABF6C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6B4C87"/>
    <w:multiLevelType w:val="hybridMultilevel"/>
    <w:tmpl w:val="DB04B8FC"/>
    <w:lvl w:ilvl="0" w:tplc="C9D219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2FB25E7"/>
    <w:multiLevelType w:val="hybridMultilevel"/>
    <w:tmpl w:val="A4B09420"/>
    <w:lvl w:ilvl="0" w:tplc="2DB2916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F9C2C47"/>
    <w:multiLevelType w:val="multilevel"/>
    <w:tmpl w:val="3E906B08"/>
    <w:lvl w:ilvl="0">
      <w:start w:val="1"/>
      <w:numFmt w:val="decimal"/>
      <w:pStyle w:val="Nagwek1"/>
      <w:lvlText w:val="%1."/>
      <w:lvlJc w:val="left"/>
      <w:pPr>
        <w:tabs>
          <w:tab w:val="num" w:pos="0"/>
        </w:tabs>
        <w:ind w:left="1134" w:hanging="1134"/>
      </w:pPr>
      <w:rPr>
        <w:rFonts w:cs="Times New Roman"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0"/>
        </w:tabs>
        <w:ind w:left="1134" w:hanging="1134"/>
      </w:pPr>
      <w:rPr>
        <w:rFonts w:cs="Times New Roman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0"/>
        </w:tabs>
        <w:ind w:left="1134" w:hanging="1134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0"/>
        </w:tabs>
        <w:ind w:firstLine="117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0"/>
        </w:tabs>
      </w:pPr>
      <w:rPr>
        <w:rFonts w:cs="Times New Roman"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0"/>
        </w:tabs>
      </w:pPr>
      <w:rPr>
        <w:rFonts w:cs="Times New Roman"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0"/>
        </w:tabs>
      </w:pPr>
      <w:rPr>
        <w:rFonts w:cs="Times New Roman"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0"/>
        </w:tabs>
      </w:pPr>
      <w:rPr>
        <w:rFonts w:cs="Times New Roman"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0"/>
        </w:tabs>
      </w:pPr>
      <w:rPr>
        <w:rFonts w:cs="Times New Roman" w:hint="default"/>
      </w:rPr>
    </w:lvl>
  </w:abstractNum>
  <w:abstractNum w:abstractNumId="4" w15:restartNumberingAfterBreak="0">
    <w:nsid w:val="7FD01101"/>
    <w:multiLevelType w:val="hybridMultilevel"/>
    <w:tmpl w:val="310C14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"/>
  </w:num>
  <w:num w:numId="3">
    <w:abstractNumId w:val="3"/>
  </w:num>
  <w:num w:numId="4">
    <w:abstractNumId w:val="3"/>
  </w:num>
  <w:num w:numId="5">
    <w:abstractNumId w:val="3"/>
  </w:num>
  <w:num w:numId="6">
    <w:abstractNumId w:val="3"/>
  </w:num>
  <w:num w:numId="7">
    <w:abstractNumId w:val="3"/>
  </w:num>
  <w:num w:numId="8">
    <w:abstractNumId w:val="3"/>
  </w:num>
  <w:num w:numId="9">
    <w:abstractNumId w:val="3"/>
  </w:num>
  <w:num w:numId="10">
    <w:abstractNumId w:val="3"/>
  </w:num>
  <w:num w:numId="11">
    <w:abstractNumId w:val="3"/>
  </w:num>
  <w:num w:numId="12">
    <w:abstractNumId w:val="3"/>
  </w:num>
  <w:num w:numId="13">
    <w:abstractNumId w:val="3"/>
  </w:num>
  <w:num w:numId="14">
    <w:abstractNumId w:val="3"/>
  </w:num>
  <w:num w:numId="15">
    <w:abstractNumId w:val="3"/>
  </w:num>
  <w:num w:numId="16">
    <w:abstractNumId w:val="3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3"/>
  </w:num>
  <w:num w:numId="22">
    <w:abstractNumId w:val="3"/>
  </w:num>
  <w:num w:numId="23">
    <w:abstractNumId w:val="3"/>
  </w:num>
  <w:num w:numId="24">
    <w:abstractNumId w:val="3"/>
  </w:num>
  <w:num w:numId="25">
    <w:abstractNumId w:val="3"/>
  </w:num>
  <w:num w:numId="26">
    <w:abstractNumId w:val="3"/>
  </w:num>
  <w:num w:numId="27">
    <w:abstractNumId w:val="3"/>
  </w:num>
  <w:num w:numId="28">
    <w:abstractNumId w:val="3"/>
  </w:num>
  <w:num w:numId="29">
    <w:abstractNumId w:val="3"/>
  </w:num>
  <w:num w:numId="30">
    <w:abstractNumId w:val="3"/>
  </w:num>
  <w:num w:numId="31">
    <w:abstractNumId w:val="2"/>
  </w:num>
  <w:num w:numId="32">
    <w:abstractNumId w:val="4"/>
  </w:num>
  <w:num w:numId="33">
    <w:abstractNumId w:val="1"/>
  </w:num>
  <w:num w:numId="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attachedTemplate r:id="rId1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7448"/>
    <w:rsid w:val="00016B89"/>
    <w:rsid w:val="0003065E"/>
    <w:rsid w:val="00033D4B"/>
    <w:rsid w:val="00036E1C"/>
    <w:rsid w:val="00047881"/>
    <w:rsid w:val="00054071"/>
    <w:rsid w:val="0008325D"/>
    <w:rsid w:val="000A2260"/>
    <w:rsid w:val="000A59C1"/>
    <w:rsid w:val="000A772C"/>
    <w:rsid w:val="000B504D"/>
    <w:rsid w:val="000C1268"/>
    <w:rsid w:val="000D320D"/>
    <w:rsid w:val="000D486A"/>
    <w:rsid w:val="000D5FFB"/>
    <w:rsid w:val="000E21A3"/>
    <w:rsid w:val="00103B66"/>
    <w:rsid w:val="00105784"/>
    <w:rsid w:val="001242EA"/>
    <w:rsid w:val="0013440A"/>
    <w:rsid w:val="00135CE5"/>
    <w:rsid w:val="00140980"/>
    <w:rsid w:val="00173091"/>
    <w:rsid w:val="00176D70"/>
    <w:rsid w:val="00190B16"/>
    <w:rsid w:val="00193272"/>
    <w:rsid w:val="00196ACB"/>
    <w:rsid w:val="001A1A22"/>
    <w:rsid w:val="001C6727"/>
    <w:rsid w:val="001F1A66"/>
    <w:rsid w:val="001F3DBB"/>
    <w:rsid w:val="001F6BB1"/>
    <w:rsid w:val="00230CA6"/>
    <w:rsid w:val="00260790"/>
    <w:rsid w:val="00280264"/>
    <w:rsid w:val="00283A3E"/>
    <w:rsid w:val="00283E22"/>
    <w:rsid w:val="00292DC2"/>
    <w:rsid w:val="002A29EE"/>
    <w:rsid w:val="002C24DD"/>
    <w:rsid w:val="002E128F"/>
    <w:rsid w:val="002E37B0"/>
    <w:rsid w:val="002E46A2"/>
    <w:rsid w:val="00323E8B"/>
    <w:rsid w:val="003274F0"/>
    <w:rsid w:val="00332108"/>
    <w:rsid w:val="003324A8"/>
    <w:rsid w:val="00332B0A"/>
    <w:rsid w:val="00336717"/>
    <w:rsid w:val="0034102A"/>
    <w:rsid w:val="00341F48"/>
    <w:rsid w:val="00347AC4"/>
    <w:rsid w:val="0035294B"/>
    <w:rsid w:val="00364839"/>
    <w:rsid w:val="00372568"/>
    <w:rsid w:val="00372607"/>
    <w:rsid w:val="00395BA9"/>
    <w:rsid w:val="003A7097"/>
    <w:rsid w:val="003C7B8F"/>
    <w:rsid w:val="003D4555"/>
    <w:rsid w:val="003D4B47"/>
    <w:rsid w:val="003D5C54"/>
    <w:rsid w:val="003E4551"/>
    <w:rsid w:val="0040085A"/>
    <w:rsid w:val="004070D9"/>
    <w:rsid w:val="004145B8"/>
    <w:rsid w:val="00414A73"/>
    <w:rsid w:val="0041788B"/>
    <w:rsid w:val="00437BFF"/>
    <w:rsid w:val="0044593C"/>
    <w:rsid w:val="004541BE"/>
    <w:rsid w:val="0047138D"/>
    <w:rsid w:val="0047177C"/>
    <w:rsid w:val="00496381"/>
    <w:rsid w:val="00496F01"/>
    <w:rsid w:val="004A3118"/>
    <w:rsid w:val="004A4010"/>
    <w:rsid w:val="004B2874"/>
    <w:rsid w:val="004B4F5B"/>
    <w:rsid w:val="004C5270"/>
    <w:rsid w:val="004F28EF"/>
    <w:rsid w:val="004F3CB7"/>
    <w:rsid w:val="005030A8"/>
    <w:rsid w:val="00507C77"/>
    <w:rsid w:val="00556866"/>
    <w:rsid w:val="00560C52"/>
    <w:rsid w:val="0056205F"/>
    <w:rsid w:val="005843CA"/>
    <w:rsid w:val="005C4AA0"/>
    <w:rsid w:val="005C5C7A"/>
    <w:rsid w:val="005C6056"/>
    <w:rsid w:val="005C7E04"/>
    <w:rsid w:val="005D7EC1"/>
    <w:rsid w:val="0063510F"/>
    <w:rsid w:val="00641F83"/>
    <w:rsid w:val="006432F3"/>
    <w:rsid w:val="0064560E"/>
    <w:rsid w:val="006540F0"/>
    <w:rsid w:val="0066440F"/>
    <w:rsid w:val="00664ADC"/>
    <w:rsid w:val="00673E58"/>
    <w:rsid w:val="00677232"/>
    <w:rsid w:val="00692B28"/>
    <w:rsid w:val="00695977"/>
    <w:rsid w:val="006C7605"/>
    <w:rsid w:val="006D2C35"/>
    <w:rsid w:val="006D4B39"/>
    <w:rsid w:val="006D6BAD"/>
    <w:rsid w:val="006F638D"/>
    <w:rsid w:val="006F7825"/>
    <w:rsid w:val="00724217"/>
    <w:rsid w:val="007640C5"/>
    <w:rsid w:val="007D4011"/>
    <w:rsid w:val="007E1E96"/>
    <w:rsid w:val="007E3441"/>
    <w:rsid w:val="007E578A"/>
    <w:rsid w:val="007F616B"/>
    <w:rsid w:val="00811C22"/>
    <w:rsid w:val="008620AA"/>
    <w:rsid w:val="00880F73"/>
    <w:rsid w:val="00884D48"/>
    <w:rsid w:val="00890C4D"/>
    <w:rsid w:val="008930DD"/>
    <w:rsid w:val="00897774"/>
    <w:rsid w:val="008B4D33"/>
    <w:rsid w:val="008D76E9"/>
    <w:rsid w:val="0090334C"/>
    <w:rsid w:val="00921A0B"/>
    <w:rsid w:val="00937A16"/>
    <w:rsid w:val="00976D4B"/>
    <w:rsid w:val="009A73A4"/>
    <w:rsid w:val="009B00F1"/>
    <w:rsid w:val="009D4B85"/>
    <w:rsid w:val="009E798F"/>
    <w:rsid w:val="009F7B54"/>
    <w:rsid w:val="00A33F08"/>
    <w:rsid w:val="00A5069E"/>
    <w:rsid w:val="00A53DBC"/>
    <w:rsid w:val="00A80946"/>
    <w:rsid w:val="00AA0F69"/>
    <w:rsid w:val="00AA7241"/>
    <w:rsid w:val="00AB0D40"/>
    <w:rsid w:val="00AC38E8"/>
    <w:rsid w:val="00AC4EF7"/>
    <w:rsid w:val="00AD3CD3"/>
    <w:rsid w:val="00AD6C2B"/>
    <w:rsid w:val="00AF670A"/>
    <w:rsid w:val="00B212D0"/>
    <w:rsid w:val="00B26F17"/>
    <w:rsid w:val="00B46B86"/>
    <w:rsid w:val="00B80C8A"/>
    <w:rsid w:val="00B95EDF"/>
    <w:rsid w:val="00BB22A4"/>
    <w:rsid w:val="00BB4749"/>
    <w:rsid w:val="00BD62F6"/>
    <w:rsid w:val="00BE28DD"/>
    <w:rsid w:val="00BF434B"/>
    <w:rsid w:val="00C111C2"/>
    <w:rsid w:val="00C22E50"/>
    <w:rsid w:val="00C24B00"/>
    <w:rsid w:val="00C40883"/>
    <w:rsid w:val="00C47533"/>
    <w:rsid w:val="00C82D0A"/>
    <w:rsid w:val="00C91081"/>
    <w:rsid w:val="00C94C02"/>
    <w:rsid w:val="00CB23EA"/>
    <w:rsid w:val="00CB41B5"/>
    <w:rsid w:val="00CD0A27"/>
    <w:rsid w:val="00CD1157"/>
    <w:rsid w:val="00CE6742"/>
    <w:rsid w:val="00CE7007"/>
    <w:rsid w:val="00D07448"/>
    <w:rsid w:val="00D12009"/>
    <w:rsid w:val="00D32433"/>
    <w:rsid w:val="00D34582"/>
    <w:rsid w:val="00D6254D"/>
    <w:rsid w:val="00D70C49"/>
    <w:rsid w:val="00DA6464"/>
    <w:rsid w:val="00DC6003"/>
    <w:rsid w:val="00DD3CE5"/>
    <w:rsid w:val="00DD3F19"/>
    <w:rsid w:val="00DD3F4B"/>
    <w:rsid w:val="00DD69AF"/>
    <w:rsid w:val="00DF5EE4"/>
    <w:rsid w:val="00E10E20"/>
    <w:rsid w:val="00E12310"/>
    <w:rsid w:val="00E20C43"/>
    <w:rsid w:val="00E3276C"/>
    <w:rsid w:val="00E34216"/>
    <w:rsid w:val="00E40A68"/>
    <w:rsid w:val="00E453BA"/>
    <w:rsid w:val="00E63D29"/>
    <w:rsid w:val="00E70138"/>
    <w:rsid w:val="00E705C3"/>
    <w:rsid w:val="00E832C3"/>
    <w:rsid w:val="00E852EE"/>
    <w:rsid w:val="00E92428"/>
    <w:rsid w:val="00EB6BC7"/>
    <w:rsid w:val="00ED5C79"/>
    <w:rsid w:val="00EE4F36"/>
    <w:rsid w:val="00EE76B4"/>
    <w:rsid w:val="00EF01E5"/>
    <w:rsid w:val="00EF36D5"/>
    <w:rsid w:val="00EF5EF0"/>
    <w:rsid w:val="00F1713D"/>
    <w:rsid w:val="00F27377"/>
    <w:rsid w:val="00F4263D"/>
    <w:rsid w:val="00F45AFF"/>
    <w:rsid w:val="00F6309B"/>
    <w:rsid w:val="00F70C39"/>
    <w:rsid w:val="00F82EFA"/>
    <w:rsid w:val="00F836AA"/>
    <w:rsid w:val="00F84FD5"/>
    <w:rsid w:val="00FB3D08"/>
    <w:rsid w:val="00FC41B4"/>
    <w:rsid w:val="00FC50CA"/>
    <w:rsid w:val="00FD4F6C"/>
    <w:rsid w:val="00FE49C2"/>
    <w:rsid w:val="00FF5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24541C0"/>
  <w15:chartTrackingRefBased/>
  <w15:docId w15:val="{4CAB3936-2605-448E-ACD0-CAC38F318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ny">
    <w:name w:val="Normal"/>
    <w:qFormat/>
    <w:rsid w:val="00280264"/>
    <w:rPr>
      <w:rFonts w:ascii="Montserrat Light" w:hAnsi="Montserrat Light"/>
      <w:sz w:val="22"/>
    </w:rPr>
  </w:style>
  <w:style w:type="paragraph" w:styleId="Nagwek1">
    <w:name w:val="heading 1"/>
    <w:aliases w:val="Section"/>
    <w:basedOn w:val="Normalny"/>
    <w:next w:val="Normalny"/>
    <w:link w:val="Nagwek1Znak"/>
    <w:uiPriority w:val="9"/>
    <w:qFormat/>
    <w:rsid w:val="00323E8B"/>
    <w:pPr>
      <w:keepNext/>
      <w:numPr>
        <w:numId w:val="30"/>
      </w:numPr>
      <w:spacing w:before="240" w:after="60"/>
      <w:outlineLvl w:val="0"/>
    </w:pPr>
    <w:rPr>
      <w:rFonts w:ascii="Roboto Condensed" w:eastAsia="Times New Roman" w:hAnsi="Roboto Condensed" w:cs="Arial"/>
      <w:b/>
      <w:color w:val="F5821F"/>
      <w:kern w:val="28"/>
      <w:sz w:val="44"/>
      <w:szCs w:val="20"/>
      <w:lang w:val="en-US" w:eastAsia="en-GB"/>
    </w:rPr>
  </w:style>
  <w:style w:type="paragraph" w:styleId="Nagwek2">
    <w:name w:val="heading 2"/>
    <w:aliases w:val="Major"/>
    <w:basedOn w:val="Normalny"/>
    <w:next w:val="Normalny"/>
    <w:link w:val="Nagwek2Znak"/>
    <w:uiPriority w:val="9"/>
    <w:qFormat/>
    <w:rsid w:val="00323E8B"/>
    <w:pPr>
      <w:keepNext/>
      <w:numPr>
        <w:ilvl w:val="1"/>
        <w:numId w:val="30"/>
      </w:numPr>
      <w:spacing w:before="360" w:after="240"/>
      <w:outlineLvl w:val="1"/>
    </w:pPr>
    <w:rPr>
      <w:rFonts w:ascii="Roboto Condensed" w:eastAsia="Times New Roman" w:hAnsi="Roboto Condensed" w:cs="Arial"/>
      <w:b/>
      <w:color w:val="0E354A"/>
      <w:sz w:val="32"/>
      <w:szCs w:val="20"/>
      <w:lang w:val="en-US" w:eastAsia="en-GB"/>
    </w:rPr>
  </w:style>
  <w:style w:type="paragraph" w:styleId="Nagwek3">
    <w:name w:val="heading 3"/>
    <w:aliases w:val="Sub"/>
    <w:basedOn w:val="Normalny"/>
    <w:next w:val="Normalny"/>
    <w:link w:val="Nagwek3Znak"/>
    <w:uiPriority w:val="9"/>
    <w:qFormat/>
    <w:rsid w:val="00323E8B"/>
    <w:pPr>
      <w:keepNext/>
      <w:numPr>
        <w:ilvl w:val="2"/>
        <w:numId w:val="30"/>
      </w:numPr>
      <w:spacing w:before="240" w:after="60"/>
      <w:outlineLvl w:val="2"/>
    </w:pPr>
    <w:rPr>
      <w:rFonts w:ascii="Roboto Condensed Light" w:eastAsia="Times New Roman" w:hAnsi="Roboto Condensed Light" w:cs="Arial"/>
      <w:color w:val="113D53" w:themeColor="text1"/>
      <w:sz w:val="28"/>
      <w:szCs w:val="20"/>
      <w:lang w:val="en-US" w:eastAsia="en-GB"/>
    </w:rPr>
  </w:style>
  <w:style w:type="paragraph" w:styleId="Nagwek4">
    <w:name w:val="heading 4"/>
    <w:aliases w:val="Minor"/>
    <w:basedOn w:val="Normalny"/>
    <w:next w:val="Normalny"/>
    <w:link w:val="Nagwek4Znak"/>
    <w:uiPriority w:val="9"/>
    <w:qFormat/>
    <w:rsid w:val="00323E8B"/>
    <w:pPr>
      <w:keepNext/>
      <w:numPr>
        <w:ilvl w:val="3"/>
        <w:numId w:val="30"/>
      </w:numPr>
      <w:tabs>
        <w:tab w:val="left" w:pos="1134"/>
      </w:tabs>
      <w:spacing w:before="240" w:after="60"/>
      <w:outlineLvl w:val="3"/>
    </w:pPr>
    <w:rPr>
      <w:rFonts w:eastAsia="Times New Roman" w:cs="Arial"/>
      <w:b/>
      <w:color w:val="113D53" w:themeColor="text1"/>
      <w:sz w:val="20"/>
      <w:szCs w:val="20"/>
      <w:lang w:val="en-US" w:eastAsia="en-GB"/>
    </w:rPr>
  </w:style>
  <w:style w:type="paragraph" w:styleId="Nagwek5">
    <w:name w:val="heading 5"/>
    <w:aliases w:val="Sub Minor"/>
    <w:basedOn w:val="Normalny"/>
    <w:next w:val="Normalny"/>
    <w:link w:val="Nagwek5Znak"/>
    <w:uiPriority w:val="9"/>
    <w:qFormat/>
    <w:rsid w:val="00323E8B"/>
    <w:pPr>
      <w:numPr>
        <w:ilvl w:val="4"/>
        <w:numId w:val="30"/>
      </w:numPr>
      <w:spacing w:before="240" w:after="60"/>
      <w:outlineLvl w:val="4"/>
    </w:pPr>
    <w:rPr>
      <w:rFonts w:eastAsia="Times New Roman" w:cs="Arial"/>
      <w:b/>
      <w:color w:val="113D53" w:themeColor="text1"/>
      <w:sz w:val="20"/>
      <w:szCs w:val="20"/>
      <w:lang w:val="en-US" w:eastAsia="en-GB"/>
    </w:rPr>
  </w:style>
  <w:style w:type="paragraph" w:styleId="Nagwek6">
    <w:name w:val="heading 6"/>
    <w:basedOn w:val="Normalny"/>
    <w:next w:val="Normalny"/>
    <w:link w:val="Nagwek6Znak"/>
    <w:uiPriority w:val="9"/>
    <w:qFormat/>
    <w:rsid w:val="00323E8B"/>
    <w:pPr>
      <w:numPr>
        <w:ilvl w:val="5"/>
        <w:numId w:val="30"/>
      </w:numPr>
      <w:spacing w:before="240" w:after="60"/>
      <w:outlineLvl w:val="5"/>
    </w:pPr>
    <w:rPr>
      <w:rFonts w:eastAsia="Times New Roman" w:cs="Arial"/>
      <w:color w:val="113D53" w:themeColor="text1"/>
      <w:sz w:val="20"/>
      <w:szCs w:val="20"/>
      <w:lang w:val="en-US" w:eastAsia="en-GB"/>
    </w:rPr>
  </w:style>
  <w:style w:type="paragraph" w:styleId="Nagwek7">
    <w:name w:val="heading 7"/>
    <w:basedOn w:val="Normalny"/>
    <w:next w:val="Normalny"/>
    <w:link w:val="Nagwek7Znak"/>
    <w:uiPriority w:val="9"/>
    <w:qFormat/>
    <w:rsid w:val="00323E8B"/>
    <w:pPr>
      <w:numPr>
        <w:ilvl w:val="6"/>
        <w:numId w:val="30"/>
      </w:numPr>
      <w:spacing w:before="240" w:after="60"/>
      <w:outlineLvl w:val="6"/>
    </w:pPr>
    <w:rPr>
      <w:rFonts w:eastAsia="Times New Roman" w:cs="Arial"/>
      <w:color w:val="113D53" w:themeColor="text1"/>
      <w:sz w:val="20"/>
      <w:szCs w:val="20"/>
      <w:lang w:val="en-US" w:eastAsia="en-GB"/>
    </w:rPr>
  </w:style>
  <w:style w:type="paragraph" w:styleId="Nagwek8">
    <w:name w:val="heading 8"/>
    <w:basedOn w:val="Normalny"/>
    <w:next w:val="Normalny"/>
    <w:link w:val="Nagwek8Znak"/>
    <w:uiPriority w:val="9"/>
    <w:qFormat/>
    <w:rsid w:val="00323E8B"/>
    <w:pPr>
      <w:numPr>
        <w:ilvl w:val="7"/>
        <w:numId w:val="30"/>
      </w:numPr>
      <w:spacing w:before="240" w:after="60"/>
      <w:outlineLvl w:val="7"/>
    </w:pPr>
    <w:rPr>
      <w:rFonts w:eastAsia="Times New Roman" w:cs="Arial"/>
      <w:color w:val="113D53" w:themeColor="text1"/>
      <w:sz w:val="20"/>
      <w:szCs w:val="20"/>
      <w:lang w:val="en-US" w:eastAsia="en-GB"/>
    </w:rPr>
  </w:style>
  <w:style w:type="paragraph" w:styleId="Nagwek9">
    <w:name w:val="heading 9"/>
    <w:basedOn w:val="Normalny"/>
    <w:next w:val="Normalny"/>
    <w:link w:val="Nagwek9Znak"/>
    <w:uiPriority w:val="9"/>
    <w:qFormat/>
    <w:rsid w:val="00323E8B"/>
    <w:pPr>
      <w:numPr>
        <w:ilvl w:val="8"/>
        <w:numId w:val="30"/>
      </w:numPr>
      <w:spacing w:before="240" w:after="60"/>
      <w:outlineLvl w:val="8"/>
    </w:pPr>
    <w:rPr>
      <w:rFonts w:eastAsia="Times New Roman" w:cs="Arial"/>
      <w:color w:val="113D53" w:themeColor="text1"/>
      <w:sz w:val="20"/>
      <w:szCs w:val="20"/>
      <w:lang w:val="en-US" w:eastAsia="en-GB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C6056"/>
    <w:pPr>
      <w:tabs>
        <w:tab w:val="center" w:pos="4513"/>
        <w:tab w:val="right" w:pos="902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C6056"/>
  </w:style>
  <w:style w:type="paragraph" w:styleId="Stopka">
    <w:name w:val="footer"/>
    <w:basedOn w:val="Normalny"/>
    <w:link w:val="StopkaZnak"/>
    <w:uiPriority w:val="99"/>
    <w:unhideWhenUsed/>
    <w:rsid w:val="005C6056"/>
    <w:pPr>
      <w:tabs>
        <w:tab w:val="center" w:pos="4513"/>
        <w:tab w:val="right" w:pos="9026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C6056"/>
  </w:style>
  <w:style w:type="character" w:customStyle="1" w:styleId="Nagwek1Znak">
    <w:name w:val="Nagłówek 1 Znak"/>
    <w:aliases w:val="Section Znak"/>
    <w:basedOn w:val="Domylnaczcionkaakapitu"/>
    <w:link w:val="Nagwek1"/>
    <w:uiPriority w:val="9"/>
    <w:rsid w:val="00323E8B"/>
    <w:rPr>
      <w:rFonts w:ascii="Roboto Condensed" w:eastAsia="Times New Roman" w:hAnsi="Roboto Condensed" w:cs="Arial"/>
      <w:b/>
      <w:color w:val="F5821F"/>
      <w:kern w:val="28"/>
      <w:sz w:val="44"/>
      <w:szCs w:val="20"/>
      <w:lang w:val="en-US" w:eastAsia="en-GB"/>
    </w:rPr>
  </w:style>
  <w:style w:type="character" w:customStyle="1" w:styleId="Nagwek2Znak">
    <w:name w:val="Nagłówek 2 Znak"/>
    <w:aliases w:val="Major Znak"/>
    <w:basedOn w:val="Domylnaczcionkaakapitu"/>
    <w:link w:val="Nagwek2"/>
    <w:uiPriority w:val="9"/>
    <w:rsid w:val="00323E8B"/>
    <w:rPr>
      <w:rFonts w:ascii="Roboto Condensed" w:eastAsia="Times New Roman" w:hAnsi="Roboto Condensed" w:cs="Arial"/>
      <w:b/>
      <w:color w:val="0E354A"/>
      <w:sz w:val="32"/>
      <w:szCs w:val="20"/>
      <w:lang w:val="en-US" w:eastAsia="en-GB"/>
    </w:rPr>
  </w:style>
  <w:style w:type="character" w:customStyle="1" w:styleId="Nagwek3Znak">
    <w:name w:val="Nagłówek 3 Znak"/>
    <w:aliases w:val="Sub Znak"/>
    <w:basedOn w:val="Domylnaczcionkaakapitu"/>
    <w:link w:val="Nagwek3"/>
    <w:uiPriority w:val="9"/>
    <w:rsid w:val="00323E8B"/>
    <w:rPr>
      <w:rFonts w:ascii="Roboto Condensed Light" w:eastAsia="Times New Roman" w:hAnsi="Roboto Condensed Light" w:cs="Arial"/>
      <w:color w:val="113D53" w:themeColor="text1"/>
      <w:sz w:val="28"/>
      <w:szCs w:val="20"/>
      <w:lang w:val="en-US" w:eastAsia="en-GB"/>
    </w:rPr>
  </w:style>
  <w:style w:type="character" w:customStyle="1" w:styleId="Nagwek4Znak">
    <w:name w:val="Nagłówek 4 Znak"/>
    <w:aliases w:val="Minor Znak"/>
    <w:basedOn w:val="Domylnaczcionkaakapitu"/>
    <w:link w:val="Nagwek4"/>
    <w:uiPriority w:val="9"/>
    <w:rsid w:val="00323E8B"/>
    <w:rPr>
      <w:rFonts w:eastAsia="Times New Roman" w:cs="Arial"/>
      <w:b/>
      <w:color w:val="113D53" w:themeColor="text1"/>
      <w:sz w:val="20"/>
      <w:szCs w:val="20"/>
      <w:lang w:val="en-US" w:eastAsia="en-GB"/>
    </w:rPr>
  </w:style>
  <w:style w:type="character" w:customStyle="1" w:styleId="Nagwek5Znak">
    <w:name w:val="Nagłówek 5 Znak"/>
    <w:aliases w:val="Sub Minor Znak"/>
    <w:basedOn w:val="Domylnaczcionkaakapitu"/>
    <w:link w:val="Nagwek5"/>
    <w:uiPriority w:val="9"/>
    <w:rsid w:val="00323E8B"/>
    <w:rPr>
      <w:rFonts w:eastAsia="Times New Roman" w:cs="Arial"/>
      <w:b/>
      <w:color w:val="113D53" w:themeColor="text1"/>
      <w:sz w:val="20"/>
      <w:szCs w:val="20"/>
      <w:lang w:val="en-US" w:eastAsia="en-GB"/>
    </w:rPr>
  </w:style>
  <w:style w:type="character" w:customStyle="1" w:styleId="Nagwek6Znak">
    <w:name w:val="Nagłówek 6 Znak"/>
    <w:basedOn w:val="Domylnaczcionkaakapitu"/>
    <w:link w:val="Nagwek6"/>
    <w:uiPriority w:val="9"/>
    <w:rsid w:val="00323E8B"/>
    <w:rPr>
      <w:rFonts w:eastAsia="Times New Roman" w:cs="Arial"/>
      <w:color w:val="113D53" w:themeColor="text1"/>
      <w:sz w:val="20"/>
      <w:szCs w:val="20"/>
      <w:lang w:val="en-US" w:eastAsia="en-GB"/>
    </w:rPr>
  </w:style>
  <w:style w:type="character" w:customStyle="1" w:styleId="Nagwek7Znak">
    <w:name w:val="Nagłówek 7 Znak"/>
    <w:basedOn w:val="Domylnaczcionkaakapitu"/>
    <w:link w:val="Nagwek7"/>
    <w:uiPriority w:val="9"/>
    <w:rsid w:val="00323E8B"/>
    <w:rPr>
      <w:rFonts w:eastAsia="Times New Roman" w:cs="Arial"/>
      <w:color w:val="113D53" w:themeColor="text1"/>
      <w:sz w:val="20"/>
      <w:szCs w:val="20"/>
      <w:lang w:val="en-US" w:eastAsia="en-GB"/>
    </w:rPr>
  </w:style>
  <w:style w:type="character" w:customStyle="1" w:styleId="Nagwek8Znak">
    <w:name w:val="Nagłówek 8 Znak"/>
    <w:basedOn w:val="Domylnaczcionkaakapitu"/>
    <w:link w:val="Nagwek8"/>
    <w:uiPriority w:val="9"/>
    <w:rsid w:val="00323E8B"/>
    <w:rPr>
      <w:rFonts w:eastAsia="Times New Roman" w:cs="Arial"/>
      <w:color w:val="113D53" w:themeColor="text1"/>
      <w:sz w:val="20"/>
      <w:szCs w:val="20"/>
      <w:lang w:val="en-US" w:eastAsia="en-GB"/>
    </w:rPr>
  </w:style>
  <w:style w:type="character" w:customStyle="1" w:styleId="Nagwek9Znak">
    <w:name w:val="Nagłówek 9 Znak"/>
    <w:basedOn w:val="Domylnaczcionkaakapitu"/>
    <w:link w:val="Nagwek9"/>
    <w:uiPriority w:val="9"/>
    <w:rsid w:val="00323E8B"/>
    <w:rPr>
      <w:rFonts w:eastAsia="Times New Roman" w:cs="Arial"/>
      <w:color w:val="113D53" w:themeColor="text1"/>
      <w:sz w:val="20"/>
      <w:szCs w:val="20"/>
      <w:lang w:val="en-US" w:eastAsia="en-GB"/>
    </w:rPr>
  </w:style>
  <w:style w:type="paragraph" w:styleId="Tytu">
    <w:name w:val="Title"/>
    <w:basedOn w:val="Normalny"/>
    <w:next w:val="Normalny"/>
    <w:link w:val="TytuZnak"/>
    <w:uiPriority w:val="10"/>
    <w:qFormat/>
    <w:rsid w:val="00323E8B"/>
    <w:pPr>
      <w:spacing w:after="240"/>
      <w:contextualSpacing/>
      <w:jc w:val="center"/>
    </w:pPr>
    <w:rPr>
      <w:rFonts w:ascii="Roboto Condensed" w:eastAsiaTheme="majorEastAsia" w:hAnsi="Roboto Condensed" w:cstheme="majorBidi"/>
      <w:b/>
      <w:color w:val="113D53" w:themeColor="text1"/>
      <w:spacing w:val="-10"/>
      <w:kern w:val="28"/>
      <w:sz w:val="72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23E8B"/>
    <w:rPr>
      <w:rFonts w:ascii="Roboto Condensed" w:eastAsiaTheme="majorEastAsia" w:hAnsi="Roboto Condensed" w:cstheme="majorBidi"/>
      <w:b/>
      <w:color w:val="113D53" w:themeColor="text1"/>
      <w:spacing w:val="-10"/>
      <w:kern w:val="28"/>
      <w:sz w:val="72"/>
      <w:szCs w:val="56"/>
    </w:rPr>
  </w:style>
  <w:style w:type="paragraph" w:styleId="Podtytu">
    <w:name w:val="Subtitle"/>
    <w:aliases w:val="Suheading"/>
    <w:basedOn w:val="Normalny"/>
    <w:next w:val="Normalny"/>
    <w:link w:val="PodtytuZnak"/>
    <w:uiPriority w:val="11"/>
    <w:qFormat/>
    <w:rsid w:val="00323E8B"/>
    <w:pPr>
      <w:numPr>
        <w:ilvl w:val="1"/>
      </w:numPr>
      <w:spacing w:after="160"/>
      <w:jc w:val="center"/>
    </w:pPr>
    <w:rPr>
      <w:rFonts w:ascii="Roboto Condensed Light" w:eastAsiaTheme="minorEastAsia" w:hAnsi="Roboto Condensed Light" w:cs="Times New Roman (Body CS)"/>
      <w:sz w:val="40"/>
      <w:szCs w:val="22"/>
    </w:rPr>
  </w:style>
  <w:style w:type="character" w:customStyle="1" w:styleId="PodtytuZnak">
    <w:name w:val="Podtytuł Znak"/>
    <w:aliases w:val="Suheading Znak"/>
    <w:basedOn w:val="Domylnaczcionkaakapitu"/>
    <w:link w:val="Podtytu"/>
    <w:uiPriority w:val="11"/>
    <w:rsid w:val="00323E8B"/>
    <w:rPr>
      <w:rFonts w:ascii="Roboto Condensed Light" w:eastAsiaTheme="minorEastAsia" w:hAnsi="Roboto Condensed Light" w:cs="Times New Roman (Body CS)"/>
      <w:sz w:val="40"/>
      <w:szCs w:val="22"/>
    </w:rPr>
  </w:style>
  <w:style w:type="character" w:styleId="Tekstzastpczy">
    <w:name w:val="Placeholder Text"/>
    <w:basedOn w:val="Domylnaczcionkaakapitu"/>
    <w:uiPriority w:val="99"/>
    <w:semiHidden/>
    <w:rsid w:val="00347AC4"/>
    <w:rPr>
      <w:color w:val="808080"/>
    </w:rPr>
  </w:style>
  <w:style w:type="character" w:customStyle="1" w:styleId="billed">
    <w:name w:val="billed"/>
    <w:uiPriority w:val="99"/>
    <w:rsid w:val="00E10E20"/>
    <w:rPr>
      <w:sz w:val="12"/>
    </w:rPr>
  </w:style>
  <w:style w:type="character" w:styleId="Numerstrony">
    <w:name w:val="page number"/>
    <w:basedOn w:val="Domylnaczcionkaakapitu"/>
    <w:uiPriority w:val="99"/>
    <w:semiHidden/>
    <w:unhideWhenUsed/>
    <w:rsid w:val="00DA6464"/>
  </w:style>
  <w:style w:type="paragraph" w:styleId="Bezodstpw">
    <w:name w:val="No Spacing"/>
    <w:link w:val="BezodstpwZnak"/>
    <w:uiPriority w:val="1"/>
    <w:qFormat/>
    <w:rsid w:val="00323E8B"/>
    <w:rPr>
      <w:rFonts w:eastAsiaTheme="minorEastAsia"/>
      <w:sz w:val="22"/>
      <w:szCs w:val="22"/>
      <w:lang w:val="en-US" w:eastAsia="zh-CN"/>
    </w:rPr>
  </w:style>
  <w:style w:type="character" w:customStyle="1" w:styleId="BezodstpwZnak">
    <w:name w:val="Bez odstępów Znak"/>
    <w:basedOn w:val="Domylnaczcionkaakapitu"/>
    <w:link w:val="Bezodstpw"/>
    <w:uiPriority w:val="1"/>
    <w:rsid w:val="00323E8B"/>
    <w:rPr>
      <w:rFonts w:eastAsiaTheme="minorEastAsia"/>
      <w:sz w:val="22"/>
      <w:szCs w:val="22"/>
      <w:lang w:val="en-US" w:eastAsia="zh-CN"/>
    </w:rPr>
  </w:style>
  <w:style w:type="character" w:styleId="Wyrnieniedelikatne">
    <w:name w:val="Subtle Emphasis"/>
    <w:basedOn w:val="Domylnaczcionkaakapitu"/>
    <w:uiPriority w:val="19"/>
    <w:qFormat/>
    <w:rsid w:val="009D4B85"/>
    <w:rPr>
      <w:i/>
      <w:iCs/>
      <w:color w:val="227BA8" w:themeColor="text1" w:themeTint="BF"/>
    </w:rPr>
  </w:style>
  <w:style w:type="character" w:styleId="Uwydatnienie">
    <w:name w:val="Emphasis"/>
    <w:basedOn w:val="Domylnaczcionkaakapitu"/>
    <w:uiPriority w:val="20"/>
    <w:qFormat/>
    <w:rsid w:val="009D4B85"/>
    <w:rPr>
      <w:i/>
      <w:iCs/>
    </w:rPr>
  </w:style>
  <w:style w:type="character" w:styleId="Wyrnienieintensywne">
    <w:name w:val="Intense Emphasis"/>
    <w:basedOn w:val="Domylnaczcionkaakapitu"/>
    <w:uiPriority w:val="21"/>
    <w:qFormat/>
    <w:rsid w:val="009D4B85"/>
    <w:rPr>
      <w:i/>
      <w:iCs/>
      <w:color w:val="195257" w:themeColor="accent1"/>
    </w:rPr>
  </w:style>
  <w:style w:type="character" w:styleId="Pogrubienie">
    <w:name w:val="Strong"/>
    <w:basedOn w:val="Domylnaczcionkaakapitu"/>
    <w:uiPriority w:val="22"/>
    <w:qFormat/>
    <w:rsid w:val="009D4B85"/>
    <w:rPr>
      <w:b/>
      <w:bCs/>
    </w:rPr>
  </w:style>
  <w:style w:type="paragraph" w:styleId="Cytat">
    <w:name w:val="Quote"/>
    <w:basedOn w:val="Normalny"/>
    <w:next w:val="Normalny"/>
    <w:link w:val="CytatZnak"/>
    <w:uiPriority w:val="29"/>
    <w:qFormat/>
    <w:rsid w:val="009D4B85"/>
    <w:pPr>
      <w:spacing w:before="200" w:after="160"/>
      <w:ind w:left="864" w:right="864"/>
      <w:jc w:val="center"/>
    </w:pPr>
    <w:rPr>
      <w:i/>
      <w:iCs/>
      <w:color w:val="227BA8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D4B85"/>
    <w:rPr>
      <w:i/>
      <w:iCs/>
      <w:color w:val="227BA8" w:themeColor="text1" w:themeTint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D4B85"/>
    <w:pPr>
      <w:pBdr>
        <w:top w:val="single" w:sz="4" w:space="10" w:color="195257" w:themeColor="accent1"/>
        <w:bottom w:val="single" w:sz="4" w:space="10" w:color="195257" w:themeColor="accent1"/>
      </w:pBdr>
      <w:spacing w:before="360" w:after="360"/>
      <w:ind w:left="864" w:right="864"/>
      <w:jc w:val="center"/>
    </w:pPr>
    <w:rPr>
      <w:i/>
      <w:iCs/>
      <w:color w:val="195257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D4B85"/>
    <w:rPr>
      <w:i/>
      <w:iCs/>
      <w:color w:val="195257" w:themeColor="accent1"/>
    </w:rPr>
  </w:style>
  <w:style w:type="character" w:styleId="Odwoaniedelikatne">
    <w:name w:val="Subtle Reference"/>
    <w:basedOn w:val="Domylnaczcionkaakapitu"/>
    <w:uiPriority w:val="31"/>
    <w:qFormat/>
    <w:rsid w:val="009D4B85"/>
    <w:rPr>
      <w:smallCaps/>
      <w:color w:val="2995CB" w:themeColor="text1" w:themeTint="A5"/>
    </w:rPr>
  </w:style>
  <w:style w:type="character" w:styleId="Odwoanieintensywne">
    <w:name w:val="Intense Reference"/>
    <w:basedOn w:val="Domylnaczcionkaakapitu"/>
    <w:uiPriority w:val="32"/>
    <w:qFormat/>
    <w:rsid w:val="009D4B85"/>
    <w:rPr>
      <w:b/>
      <w:bCs/>
      <w:smallCaps/>
      <w:color w:val="195257" w:themeColor="accent1"/>
      <w:spacing w:val="5"/>
    </w:rPr>
  </w:style>
  <w:style w:type="table" w:styleId="Tabela-Siatka">
    <w:name w:val="Table Grid"/>
    <w:basedOn w:val="Standardowy"/>
    <w:uiPriority w:val="39"/>
    <w:rsid w:val="008977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CADATable">
    <w:name w:val="SCADA Table"/>
    <w:basedOn w:val="Standardowy"/>
    <w:uiPriority w:val="99"/>
    <w:rsid w:val="00E453BA"/>
    <w:rPr>
      <w:rFonts w:ascii="Montserrat Light" w:hAnsi="Montserrat Light"/>
    </w:rPr>
    <w:tblPr>
      <w:tblBorders>
        <w:top w:val="single" w:sz="4" w:space="0" w:color="FEFFFE" w:themeColor="accent5"/>
        <w:left w:val="single" w:sz="4" w:space="0" w:color="FEFFFE" w:themeColor="accent5"/>
        <w:bottom w:val="single" w:sz="4" w:space="0" w:color="FEFFFE" w:themeColor="accent5"/>
        <w:right w:val="single" w:sz="4" w:space="0" w:color="FEFFFE" w:themeColor="accent5"/>
        <w:insideH w:val="single" w:sz="4" w:space="0" w:color="FEFFFE" w:themeColor="accent5"/>
        <w:insideV w:val="single" w:sz="4" w:space="0" w:color="FEFFFE" w:themeColor="accent5"/>
      </w:tblBorders>
      <w:tblCellMar>
        <w:top w:w="113" w:type="dxa"/>
        <w:bottom w:w="113" w:type="dxa"/>
      </w:tblCellMar>
    </w:tblPr>
    <w:tcPr>
      <w:shd w:val="clear" w:color="auto" w:fill="EDF2F4"/>
    </w:tcPr>
    <w:tblStylePr w:type="firstRow">
      <w:rPr>
        <w:rFonts w:ascii="Montserrat SemiBold" w:hAnsi="Montserrat SemiBold"/>
        <w:b/>
        <w:i w:val="0"/>
        <w:color w:val="FEFFFE" w:themeColor="accent5"/>
        <w:sz w:val="24"/>
      </w:rPr>
      <w:tblPr/>
      <w:tcPr>
        <w:shd w:val="clear" w:color="auto" w:fill="B2CDC8"/>
      </w:tcPr>
    </w:tblStylePr>
    <w:tblStylePr w:type="lastRow">
      <w:rPr>
        <w:rFonts w:ascii="Montserrat Light" w:hAnsi="Montserrat Light"/>
        <w:b w:val="0"/>
        <w:i w:val="0"/>
      </w:rPr>
      <w:tblPr/>
      <w:tcPr>
        <w:shd w:val="clear" w:color="auto" w:fill="EDF2F4"/>
      </w:tcPr>
    </w:tblStylePr>
  </w:style>
  <w:style w:type="table" w:customStyle="1" w:styleId="Style1">
    <w:name w:val="Style1"/>
    <w:basedOn w:val="Tabela-Siatka8"/>
    <w:uiPriority w:val="99"/>
    <w:rsid w:val="00E453BA"/>
    <w:rPr>
      <w:rFonts w:ascii="Montserrat Light" w:hAnsi="Montserrat Light"/>
      <w:sz w:val="20"/>
      <w:szCs w:val="20"/>
      <w:lang w:val="pl-PL" w:eastAsia="en-GB"/>
    </w:rPr>
    <w:tblPr>
      <w:tblBorders>
        <w:top w:val="single" w:sz="4" w:space="0" w:color="FEFFFE" w:themeColor="accent5"/>
        <w:left w:val="single" w:sz="4" w:space="0" w:color="FEFFFE" w:themeColor="accent5"/>
        <w:bottom w:val="single" w:sz="4" w:space="0" w:color="FEFFFE" w:themeColor="accent5"/>
        <w:right w:val="single" w:sz="4" w:space="0" w:color="FEFFFE" w:themeColor="accent5"/>
        <w:insideH w:val="single" w:sz="4" w:space="0" w:color="FEFFFE" w:themeColor="accent5"/>
        <w:insideV w:val="single" w:sz="4" w:space="0" w:color="FEFFFE" w:themeColor="accent5"/>
      </w:tblBorders>
      <w:tblCellMar>
        <w:top w:w="113" w:type="dxa"/>
        <w:bottom w:w="113" w:type="dxa"/>
      </w:tblCellMar>
    </w:tblPr>
    <w:tcPr>
      <w:shd w:val="clear" w:color="auto" w:fill="EDF2F4"/>
    </w:tcPr>
    <w:tblStylePr w:type="firstRow">
      <w:rPr>
        <w:rFonts w:ascii="Montserrat" w:hAnsi="Montserrat"/>
        <w:b/>
        <w:bCs/>
        <w:i w:val="0"/>
        <w:color w:val="FEFFFE" w:themeColor="accent5"/>
        <w:sz w:val="22"/>
      </w:rPr>
      <w:tblPr/>
      <w:tcPr>
        <w:tcBorders>
          <w:tl2br w:val="none" w:sz="0" w:space="0" w:color="auto"/>
          <w:tr2bl w:val="none" w:sz="0" w:space="0" w:color="auto"/>
        </w:tcBorders>
        <w:shd w:val="clear" w:color="auto" w:fill="B2CDC8"/>
      </w:tcPr>
    </w:tblStylePr>
    <w:tblStylePr w:type="lastRow">
      <w:rPr>
        <w:rFonts w:ascii="Montserrat" w:hAnsi="Montserrat"/>
        <w:b w:val="0"/>
        <w:bCs/>
        <w:i w:val="0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ascii="Montserrat SemiBold" w:hAnsi="Montserrat SemiBold"/>
        <w:b w:val="0"/>
        <w:i w:val="0"/>
        <w:color w:val="FEFFFE" w:themeColor="accent5"/>
        <w:sz w:val="22"/>
      </w:rPr>
      <w:tblPr/>
      <w:tcPr>
        <w:shd w:val="clear" w:color="auto" w:fill="B2CDC8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FEFFFE" w:themeColor="accent5"/>
      </w:rPr>
    </w:tblStylePr>
  </w:style>
  <w:style w:type="table" w:styleId="Tabela-Siatka8">
    <w:name w:val="Table Grid 8"/>
    <w:basedOn w:val="Standardowy"/>
    <w:uiPriority w:val="99"/>
    <w:semiHidden/>
    <w:unhideWhenUsed/>
    <w:rsid w:val="00897774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kapitzlist">
    <w:name w:val="List Paragraph"/>
    <w:basedOn w:val="Normalny"/>
    <w:uiPriority w:val="34"/>
    <w:qFormat/>
    <w:rsid w:val="0064560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2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header" Target="header3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7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6.png"/><Relationship Id="rId1" Type="http://schemas.openxmlformats.org/officeDocument/2006/relationships/image" Target="media/image4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L\Desktop\Word%20Template.dotx" TargetMode="External"/></Relationships>
</file>

<file path=word/theme/theme1.xml><?xml version="1.0" encoding="utf-8"?>
<a:theme xmlns:a="http://schemas.openxmlformats.org/drawingml/2006/main" name="Office Theme">
  <a:themeElements>
    <a:clrScheme name="SCADA Colors">
      <a:dk1>
        <a:srgbClr val="113D53"/>
      </a:dk1>
      <a:lt1>
        <a:srgbClr val="4D8DBE"/>
      </a:lt1>
      <a:dk2>
        <a:srgbClr val="F38019"/>
      </a:dk2>
      <a:lt2>
        <a:srgbClr val="E9C659"/>
      </a:lt2>
      <a:accent1>
        <a:srgbClr val="195257"/>
      </a:accent1>
      <a:accent2>
        <a:srgbClr val="538E83"/>
      </a:accent2>
      <a:accent3>
        <a:srgbClr val="E7E2DD"/>
      </a:accent3>
      <a:accent4>
        <a:srgbClr val="B0C0CC"/>
      </a:accent4>
      <a:accent5>
        <a:srgbClr val="FEFFFE"/>
      </a:accent5>
      <a:accent6>
        <a:srgbClr val="B22600"/>
      </a:accent6>
      <a:hlink>
        <a:srgbClr val="F3811A"/>
      </a:hlink>
      <a:folHlink>
        <a:srgbClr val="113D53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B9B30A-D01F-4C58-A767-BAE27772B3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Word Template</Template>
  <TotalTime>2070</TotalTime>
  <Pages>126</Pages>
  <Words>8373</Words>
  <Characters>50244</Characters>
  <Application>Microsoft Office Word</Application>
  <DocSecurity>0</DocSecurity>
  <Lines>418</Lines>
  <Paragraphs>116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of</vt:lpstr>
      <vt:lpstr>of</vt:lpstr>
    </vt:vector>
  </TitlesOfParts>
  <Company/>
  <LinksUpToDate>false</LinksUpToDate>
  <CharactersWithSpaces>58501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</dc:title>
  <dc:subject/>
  <dc:creator>Bartosz Lichocki</dc:creator>
  <cp:keywords/>
  <dc:description/>
  <cp:lastModifiedBy>Bartosz Lichocki</cp:lastModifiedBy>
  <cp:revision>95</cp:revision>
  <cp:lastPrinted>2020-03-10T10:38:00Z</cp:lastPrinted>
  <dcterms:created xsi:type="dcterms:W3CDTF">2020-05-25T07:07:00Z</dcterms:created>
  <dcterms:modified xsi:type="dcterms:W3CDTF">2020-06-01T13:09:00Z</dcterms:modified>
</cp:coreProperties>
</file>